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5D97" w:rsidRDefault="00F623F7" w:rsidP="0039540D">
      <w:pPr>
        <w:pStyle w:val="Cm"/>
      </w:pPr>
      <w:r>
        <w:t>Az ADÓ-IRAT integrációs folyamat bemutatása</w:t>
      </w:r>
    </w:p>
    <w:p w:rsidR="00331B21" w:rsidRDefault="00F623F7" w:rsidP="00331B21">
      <w:pPr>
        <w:pStyle w:val="Alcm"/>
      </w:pPr>
      <w:r>
        <w:t>ASP</w:t>
      </w:r>
      <w:proofErr w:type="gramStart"/>
      <w:r>
        <w:t>.ADÓ</w:t>
      </w:r>
      <w:proofErr w:type="gramEnd"/>
      <w:r>
        <w:t xml:space="preserve"> Önkormányzati Szakrendszer</w:t>
      </w:r>
    </w:p>
    <w:p w:rsidR="00220497" w:rsidRDefault="00220497" w:rsidP="00B43015">
      <w:pPr>
        <w:pStyle w:val="NormalCm"/>
      </w:pPr>
    </w:p>
    <w:p w:rsidR="00220497" w:rsidRDefault="00220497" w:rsidP="00B43015">
      <w:pPr>
        <w:pStyle w:val="NormalCm"/>
      </w:pPr>
    </w:p>
    <w:p w:rsidR="00220497" w:rsidRDefault="00220497" w:rsidP="00B43015">
      <w:pPr>
        <w:pStyle w:val="NormalCm"/>
      </w:pPr>
    </w:p>
    <w:p w:rsidR="00B43015" w:rsidRDefault="005048DB" w:rsidP="00B43015">
      <w:pPr>
        <w:pStyle w:val="NormalCm"/>
      </w:pPr>
      <w:r>
        <w:t>1</w:t>
      </w:r>
      <w:r w:rsidR="00016F53">
        <w:t>.</w:t>
      </w:r>
      <w:r w:rsidR="007667C0">
        <w:t>2</w:t>
      </w:r>
    </w:p>
    <w:p w:rsidR="00B43015" w:rsidRDefault="005048DB" w:rsidP="00B43015">
      <w:pPr>
        <w:pStyle w:val="NormalCm"/>
      </w:pPr>
      <w:r>
        <w:t>2018</w:t>
      </w:r>
      <w:r w:rsidR="00016F53">
        <w:t>.05.</w:t>
      </w:r>
      <w:r w:rsidR="007667C0">
        <w:t>2</w:t>
      </w:r>
      <w:r>
        <w:t>8</w:t>
      </w:r>
      <w:r w:rsidR="00016F53">
        <w:t>.</w:t>
      </w:r>
    </w:p>
    <w:p w:rsidR="00B829DF" w:rsidRDefault="00B829DF" w:rsidP="00B43015">
      <w:pPr>
        <w:rPr>
          <w:rFonts w:eastAsiaTheme="majorEastAsia" w:cstheme="majorBidi"/>
          <w:spacing w:val="5"/>
          <w:kern w:val="28"/>
          <w:sz w:val="28"/>
          <w:szCs w:val="52"/>
        </w:rPr>
      </w:pPr>
      <w:r>
        <w:br w:type="page"/>
      </w:r>
    </w:p>
    <w:p w:rsidR="00D3665D" w:rsidRPr="00D3665D" w:rsidRDefault="00D3665D" w:rsidP="00D3665D">
      <w:pPr>
        <w:pStyle w:val="Tblzatcm"/>
      </w:pPr>
      <w:r>
        <w:lastRenderedPageBreak/>
        <w:t>Project alapadatok</w:t>
      </w:r>
    </w:p>
    <w:tbl>
      <w:tblPr>
        <w:tblW w:w="4843" w:type="pct"/>
        <w:tblCellSpacing w:w="20" w:type="dxa"/>
        <w:tblBorders>
          <w:top w:val="inset" w:sz="6" w:space="0" w:color="auto"/>
          <w:left w:val="inset" w:sz="6" w:space="0" w:color="auto"/>
          <w:bottom w:val="outset" w:sz="6" w:space="0" w:color="auto"/>
          <w:right w:val="outset" w:sz="6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3303"/>
        <w:gridCol w:w="3690"/>
        <w:gridCol w:w="2052"/>
      </w:tblGrid>
      <w:tr w:rsidR="00B940D1" w:rsidRPr="00B940D1" w:rsidTr="00C95EA9">
        <w:trPr>
          <w:trHeight w:val="454"/>
          <w:tblHeader/>
          <w:tblCellSpacing w:w="20" w:type="dxa"/>
        </w:trPr>
        <w:tc>
          <w:tcPr>
            <w:tcW w:w="1794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B940D1" w:rsidRPr="003841E3" w:rsidRDefault="00B940D1" w:rsidP="003841E3">
            <w:pPr>
              <w:pStyle w:val="Norml-Nembekezds"/>
              <w:jc w:val="center"/>
              <w:rPr>
                <w:b/>
              </w:rPr>
            </w:pPr>
            <w:r w:rsidRPr="003841E3">
              <w:rPr>
                <w:b/>
              </w:rPr>
              <w:t>Projekt neve</w:t>
            </w:r>
          </w:p>
        </w:tc>
        <w:tc>
          <w:tcPr>
            <w:tcW w:w="2019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B940D1" w:rsidRPr="003841E3" w:rsidRDefault="00B940D1" w:rsidP="003841E3">
            <w:pPr>
              <w:pStyle w:val="Norml-Nembekezds"/>
              <w:jc w:val="center"/>
              <w:rPr>
                <w:b/>
              </w:rPr>
            </w:pPr>
            <w:r w:rsidRPr="003841E3">
              <w:rPr>
                <w:b/>
              </w:rPr>
              <w:t>Projekt azonosítója</w:t>
            </w:r>
          </w:p>
        </w:tc>
        <w:tc>
          <w:tcPr>
            <w:tcW w:w="1102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B940D1" w:rsidRPr="003841E3" w:rsidRDefault="006C6DB2" w:rsidP="003841E3">
            <w:pPr>
              <w:pStyle w:val="Norml-Nembekezds"/>
              <w:jc w:val="center"/>
              <w:rPr>
                <w:b/>
              </w:rPr>
            </w:pPr>
            <w:r w:rsidRPr="003841E3">
              <w:rPr>
                <w:b/>
              </w:rPr>
              <w:t>Szakma</w:t>
            </w:r>
            <w:r w:rsidR="00B940D1" w:rsidRPr="003841E3">
              <w:rPr>
                <w:b/>
              </w:rPr>
              <w:t>i Projektvezető</w:t>
            </w:r>
          </w:p>
        </w:tc>
      </w:tr>
      <w:tr w:rsidR="00B940D1" w:rsidRPr="006B1ED7" w:rsidTr="00854ECD">
        <w:trPr>
          <w:trHeight w:val="1019"/>
          <w:tblCellSpacing w:w="20" w:type="dxa"/>
        </w:trPr>
        <w:tc>
          <w:tcPr>
            <w:tcW w:w="1794" w:type="pct"/>
            <w:shd w:val="clear" w:color="auto" w:fill="auto"/>
          </w:tcPr>
          <w:p w:rsidR="00B940D1" w:rsidRPr="003841E3" w:rsidRDefault="00B940D1" w:rsidP="003841E3">
            <w:pPr>
              <w:pStyle w:val="Norml-Nembekezds"/>
              <w:rPr>
                <w:b/>
              </w:rPr>
            </w:pPr>
            <w:r w:rsidRPr="003841E3">
              <w:rPr>
                <w:b/>
              </w:rPr>
              <w:t xml:space="preserve">Az önkormányzati ASP rendszer továbbfejlesztése és országos kiterjesztése (ASP 2.0) </w:t>
            </w:r>
          </w:p>
        </w:tc>
        <w:tc>
          <w:tcPr>
            <w:tcW w:w="2019" w:type="pct"/>
            <w:shd w:val="clear" w:color="auto" w:fill="auto"/>
          </w:tcPr>
          <w:p w:rsidR="00B940D1" w:rsidRPr="003841E3" w:rsidRDefault="00B940D1" w:rsidP="003841E3">
            <w:pPr>
              <w:pStyle w:val="Norml-Nembekezds"/>
              <w:rPr>
                <w:b/>
              </w:rPr>
            </w:pPr>
            <w:r w:rsidRPr="003841E3">
              <w:rPr>
                <w:b/>
              </w:rPr>
              <w:t xml:space="preserve">KÖFOP-1.0.0-VEKOP-15-2016- 00008 </w:t>
            </w:r>
          </w:p>
        </w:tc>
        <w:tc>
          <w:tcPr>
            <w:tcW w:w="1102" w:type="pct"/>
          </w:tcPr>
          <w:p w:rsidR="00B940D1" w:rsidRPr="003841E3" w:rsidRDefault="006C6DB2" w:rsidP="003841E3">
            <w:pPr>
              <w:pStyle w:val="Norml-Nembekezds"/>
              <w:rPr>
                <w:b/>
              </w:rPr>
            </w:pPr>
            <w:r w:rsidRPr="003841E3">
              <w:rPr>
                <w:b/>
              </w:rPr>
              <w:t>Krucsó Balázs</w:t>
            </w:r>
            <w:r w:rsidR="00B940D1" w:rsidRPr="003841E3">
              <w:rPr>
                <w:b/>
              </w:rPr>
              <w:t xml:space="preserve"> </w:t>
            </w:r>
          </w:p>
        </w:tc>
      </w:tr>
    </w:tbl>
    <w:p w:rsidR="007F7E7F" w:rsidRDefault="00B940D1" w:rsidP="00B940D1">
      <w:pPr>
        <w:pStyle w:val="Tblzatcm"/>
      </w:pPr>
      <w:r>
        <w:t>Kiadott verziók</w:t>
      </w:r>
    </w:p>
    <w:tbl>
      <w:tblPr>
        <w:tblW w:w="4843" w:type="pct"/>
        <w:tblCellSpacing w:w="20" w:type="dxa"/>
        <w:tblBorders>
          <w:top w:val="inset" w:sz="6" w:space="0" w:color="auto"/>
          <w:left w:val="inset" w:sz="6" w:space="0" w:color="auto"/>
          <w:bottom w:val="outset" w:sz="6" w:space="0" w:color="auto"/>
          <w:right w:val="outset" w:sz="6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372"/>
        <w:gridCol w:w="2692"/>
        <w:gridCol w:w="1328"/>
        <w:gridCol w:w="3653"/>
      </w:tblGrid>
      <w:tr w:rsidR="00BD33E0" w:rsidRPr="00B940D1" w:rsidTr="002B495D">
        <w:trPr>
          <w:trHeight w:val="454"/>
          <w:tblHeader/>
          <w:tblCellSpacing w:w="20" w:type="dxa"/>
        </w:trPr>
        <w:tc>
          <w:tcPr>
            <w:tcW w:w="726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B940D1" w:rsidRPr="003841E3" w:rsidRDefault="00B940D1" w:rsidP="003841E3">
            <w:pPr>
              <w:pStyle w:val="Norml-Nembekezds"/>
              <w:jc w:val="center"/>
              <w:rPr>
                <w:b/>
              </w:rPr>
            </w:pPr>
            <w:proofErr w:type="gramStart"/>
            <w:r w:rsidRPr="003841E3">
              <w:rPr>
                <w:b/>
              </w:rPr>
              <w:t>Dátum</w:t>
            </w:r>
            <w:proofErr w:type="gramEnd"/>
          </w:p>
        </w:tc>
        <w:tc>
          <w:tcPr>
            <w:tcW w:w="1466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B940D1" w:rsidRPr="003841E3" w:rsidRDefault="00B940D1" w:rsidP="003841E3">
            <w:pPr>
              <w:pStyle w:val="Norml-Nembekezds"/>
              <w:jc w:val="center"/>
              <w:rPr>
                <w:b/>
              </w:rPr>
            </w:pPr>
            <w:r w:rsidRPr="003841E3">
              <w:rPr>
                <w:b/>
              </w:rPr>
              <w:t>Szerző</w:t>
            </w:r>
          </w:p>
        </w:tc>
        <w:tc>
          <w:tcPr>
            <w:tcW w:w="712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B940D1" w:rsidRPr="003841E3" w:rsidRDefault="00B940D1" w:rsidP="003841E3">
            <w:pPr>
              <w:pStyle w:val="Norml-Nembekezds"/>
              <w:jc w:val="center"/>
              <w:rPr>
                <w:b/>
              </w:rPr>
            </w:pPr>
            <w:r w:rsidRPr="003841E3">
              <w:rPr>
                <w:b/>
              </w:rPr>
              <w:t>Verziószám</w:t>
            </w:r>
          </w:p>
        </w:tc>
        <w:tc>
          <w:tcPr>
            <w:tcW w:w="1986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B940D1" w:rsidRPr="003841E3" w:rsidRDefault="00B940D1" w:rsidP="003841E3">
            <w:pPr>
              <w:pStyle w:val="Norml-Nembekezds"/>
              <w:jc w:val="center"/>
              <w:rPr>
                <w:b/>
              </w:rPr>
            </w:pPr>
            <w:r w:rsidRPr="003841E3">
              <w:rPr>
                <w:b/>
              </w:rPr>
              <w:t>Változás</w:t>
            </w:r>
          </w:p>
        </w:tc>
      </w:tr>
      <w:tr w:rsidR="00BD33E0" w:rsidRPr="006B1ED7" w:rsidTr="002B495D">
        <w:trPr>
          <w:trHeight w:val="376"/>
          <w:tblCellSpacing w:w="20" w:type="dxa"/>
        </w:trPr>
        <w:tc>
          <w:tcPr>
            <w:tcW w:w="726" w:type="pct"/>
            <w:shd w:val="clear" w:color="auto" w:fill="auto"/>
          </w:tcPr>
          <w:p w:rsidR="00B940D1" w:rsidRPr="003841E3" w:rsidRDefault="00316063" w:rsidP="005C0E48">
            <w:pPr>
              <w:pStyle w:val="Norml-Nembekezds"/>
            </w:pPr>
            <w:r>
              <w:t>2017.05.10</w:t>
            </w:r>
            <w:r w:rsidR="00B940D1" w:rsidRPr="003841E3">
              <w:t>.</w:t>
            </w:r>
          </w:p>
        </w:tc>
        <w:tc>
          <w:tcPr>
            <w:tcW w:w="1466" w:type="pct"/>
            <w:shd w:val="clear" w:color="auto" w:fill="auto"/>
          </w:tcPr>
          <w:p w:rsidR="00B940D1" w:rsidRPr="003841E3" w:rsidRDefault="00016F53" w:rsidP="003841E3">
            <w:pPr>
              <w:pStyle w:val="Norml-Nembekezds"/>
            </w:pPr>
            <w:r>
              <w:t>Knizse Flóra Elina</w:t>
            </w:r>
          </w:p>
        </w:tc>
        <w:tc>
          <w:tcPr>
            <w:tcW w:w="712" w:type="pct"/>
          </w:tcPr>
          <w:p w:rsidR="00B940D1" w:rsidRPr="003841E3" w:rsidRDefault="00B940D1" w:rsidP="003841E3">
            <w:pPr>
              <w:pStyle w:val="Norml-Nembekezds"/>
              <w:jc w:val="center"/>
            </w:pPr>
            <w:r w:rsidRPr="003841E3">
              <w:t>0.1</w:t>
            </w:r>
          </w:p>
        </w:tc>
        <w:tc>
          <w:tcPr>
            <w:tcW w:w="1986" w:type="pct"/>
          </w:tcPr>
          <w:p w:rsidR="00B940D1" w:rsidRPr="003841E3" w:rsidRDefault="00B940D1" w:rsidP="003841E3">
            <w:pPr>
              <w:pStyle w:val="Norml-Nembekezds"/>
            </w:pPr>
            <w:r w:rsidRPr="003841E3">
              <w:t>Alap</w:t>
            </w:r>
          </w:p>
        </w:tc>
      </w:tr>
      <w:tr w:rsidR="002B495D" w:rsidRPr="006B1ED7" w:rsidTr="002B495D">
        <w:trPr>
          <w:trHeight w:val="376"/>
          <w:tblCellSpacing w:w="20" w:type="dxa"/>
        </w:trPr>
        <w:tc>
          <w:tcPr>
            <w:tcW w:w="726" w:type="pct"/>
            <w:shd w:val="clear" w:color="auto" w:fill="auto"/>
          </w:tcPr>
          <w:p w:rsidR="002B495D" w:rsidRPr="003841E3" w:rsidRDefault="005048DB" w:rsidP="002B495D">
            <w:pPr>
              <w:pStyle w:val="Norml-Nembekezds"/>
            </w:pPr>
            <w:r>
              <w:t>2018.05.18</w:t>
            </w:r>
          </w:p>
        </w:tc>
        <w:tc>
          <w:tcPr>
            <w:tcW w:w="1466" w:type="pct"/>
            <w:shd w:val="clear" w:color="auto" w:fill="auto"/>
          </w:tcPr>
          <w:p w:rsidR="002B495D" w:rsidRPr="003841E3" w:rsidRDefault="005048DB" w:rsidP="002B495D">
            <w:pPr>
              <w:pStyle w:val="Norml-Nembekezds"/>
            </w:pPr>
            <w:r>
              <w:t>Ozsváth Mónika</w:t>
            </w:r>
          </w:p>
        </w:tc>
        <w:tc>
          <w:tcPr>
            <w:tcW w:w="712" w:type="pct"/>
          </w:tcPr>
          <w:p w:rsidR="002B495D" w:rsidRPr="003841E3" w:rsidRDefault="005048DB" w:rsidP="002B495D">
            <w:pPr>
              <w:pStyle w:val="Norml-Nembekezds"/>
              <w:jc w:val="center"/>
            </w:pPr>
            <w:r>
              <w:t>1.1</w:t>
            </w:r>
          </w:p>
        </w:tc>
        <w:tc>
          <w:tcPr>
            <w:tcW w:w="1986" w:type="pct"/>
          </w:tcPr>
          <w:p w:rsidR="002B495D" w:rsidRPr="003841E3" w:rsidRDefault="005048DB" w:rsidP="002B495D">
            <w:pPr>
              <w:pStyle w:val="Norml-Nembekezds"/>
            </w:pPr>
            <w:r>
              <w:t>Tömeges iktatás</w:t>
            </w:r>
          </w:p>
        </w:tc>
      </w:tr>
      <w:tr w:rsidR="00F9228E" w:rsidRPr="006B1ED7" w:rsidTr="002B495D">
        <w:trPr>
          <w:trHeight w:val="376"/>
          <w:tblCellSpacing w:w="20" w:type="dxa"/>
        </w:trPr>
        <w:tc>
          <w:tcPr>
            <w:tcW w:w="726" w:type="pct"/>
            <w:shd w:val="clear" w:color="auto" w:fill="auto"/>
          </w:tcPr>
          <w:p w:rsidR="00F9228E" w:rsidRDefault="00F9228E" w:rsidP="002B495D">
            <w:pPr>
              <w:pStyle w:val="Norml-Nembekezds"/>
            </w:pPr>
            <w:r>
              <w:t>2018.05.28</w:t>
            </w:r>
          </w:p>
        </w:tc>
        <w:tc>
          <w:tcPr>
            <w:tcW w:w="1466" w:type="pct"/>
            <w:shd w:val="clear" w:color="auto" w:fill="auto"/>
          </w:tcPr>
          <w:p w:rsidR="00F9228E" w:rsidRDefault="00F9228E" w:rsidP="002B495D">
            <w:pPr>
              <w:pStyle w:val="Norml-Nembekezds"/>
            </w:pPr>
            <w:r>
              <w:t>Ozsváth Mónika</w:t>
            </w:r>
          </w:p>
        </w:tc>
        <w:tc>
          <w:tcPr>
            <w:tcW w:w="712" w:type="pct"/>
          </w:tcPr>
          <w:p w:rsidR="00F9228E" w:rsidRDefault="00F9228E" w:rsidP="002B495D">
            <w:pPr>
              <w:pStyle w:val="Norml-Nembekezds"/>
              <w:jc w:val="center"/>
            </w:pPr>
            <w:r>
              <w:t>1.2</w:t>
            </w:r>
          </w:p>
        </w:tc>
        <w:tc>
          <w:tcPr>
            <w:tcW w:w="1986" w:type="pct"/>
          </w:tcPr>
          <w:p w:rsidR="00F9228E" w:rsidRDefault="00F9228E" w:rsidP="002B495D">
            <w:pPr>
              <w:pStyle w:val="Norml-Nembekezds"/>
            </w:pPr>
            <w:proofErr w:type="gramStart"/>
            <w:r>
              <w:t>Aktualizálás</w:t>
            </w:r>
            <w:proofErr w:type="gramEnd"/>
          </w:p>
        </w:tc>
      </w:tr>
    </w:tbl>
    <w:p w:rsidR="00854ECD" w:rsidRDefault="00854ECD" w:rsidP="00854ECD">
      <w:pPr>
        <w:pStyle w:val="Tblzatcm"/>
      </w:pPr>
      <w:r>
        <w:t>Jóváhagyók</w:t>
      </w:r>
    </w:p>
    <w:tbl>
      <w:tblPr>
        <w:tblW w:w="4843" w:type="pct"/>
        <w:tblCellSpacing w:w="20" w:type="dxa"/>
        <w:tblBorders>
          <w:top w:val="inset" w:sz="6" w:space="0" w:color="auto"/>
          <w:left w:val="inset" w:sz="6" w:space="0" w:color="auto"/>
          <w:bottom w:val="outset" w:sz="6" w:space="0" w:color="auto"/>
          <w:right w:val="outset" w:sz="6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4104"/>
        <w:gridCol w:w="1275"/>
        <w:gridCol w:w="3666"/>
      </w:tblGrid>
      <w:tr w:rsidR="00854ECD" w:rsidRPr="00B940D1" w:rsidTr="003841E3">
        <w:trPr>
          <w:trHeight w:val="454"/>
          <w:tblHeader/>
          <w:tblCellSpacing w:w="20" w:type="dxa"/>
        </w:trPr>
        <w:tc>
          <w:tcPr>
            <w:tcW w:w="2235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854ECD" w:rsidRPr="003841E3" w:rsidRDefault="00854ECD" w:rsidP="003841E3">
            <w:pPr>
              <w:pStyle w:val="Norml-Nembekezds"/>
              <w:jc w:val="center"/>
              <w:rPr>
                <w:b/>
              </w:rPr>
            </w:pPr>
            <w:r w:rsidRPr="003841E3">
              <w:rPr>
                <w:b/>
              </w:rPr>
              <w:t>Jóváhagyó</w:t>
            </w:r>
          </w:p>
        </w:tc>
        <w:tc>
          <w:tcPr>
            <w:tcW w:w="683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854ECD" w:rsidRPr="003841E3" w:rsidRDefault="00854ECD" w:rsidP="003841E3">
            <w:pPr>
              <w:pStyle w:val="Norml-Nembekezds"/>
              <w:jc w:val="center"/>
              <w:rPr>
                <w:b/>
              </w:rPr>
            </w:pPr>
            <w:r w:rsidRPr="003841E3">
              <w:rPr>
                <w:b/>
              </w:rPr>
              <w:t>Szervezet</w:t>
            </w:r>
          </w:p>
        </w:tc>
        <w:tc>
          <w:tcPr>
            <w:tcW w:w="1993" w:type="pct"/>
            <w:tcBorders>
              <w:top w:val="inset" w:sz="6" w:space="0" w:color="auto"/>
              <w:bottom w:val="single" w:sz="6" w:space="0" w:color="auto"/>
            </w:tcBorders>
            <w:shd w:val="clear" w:color="auto" w:fill="EEECE1" w:themeFill="background2"/>
          </w:tcPr>
          <w:p w:rsidR="00854ECD" w:rsidRPr="003841E3" w:rsidRDefault="00854ECD" w:rsidP="003841E3">
            <w:pPr>
              <w:pStyle w:val="Norml-Nembekezds"/>
              <w:jc w:val="center"/>
              <w:rPr>
                <w:b/>
              </w:rPr>
            </w:pPr>
            <w:r w:rsidRPr="003841E3">
              <w:rPr>
                <w:b/>
              </w:rPr>
              <w:t>Aláírás</w:t>
            </w:r>
          </w:p>
        </w:tc>
      </w:tr>
      <w:tr w:rsidR="00854ECD" w:rsidRPr="006B1ED7" w:rsidTr="003841E3">
        <w:trPr>
          <w:trHeight w:val="376"/>
          <w:tblCellSpacing w:w="20" w:type="dxa"/>
        </w:trPr>
        <w:tc>
          <w:tcPr>
            <w:tcW w:w="2235" w:type="pct"/>
            <w:shd w:val="clear" w:color="auto" w:fill="auto"/>
          </w:tcPr>
          <w:p w:rsidR="00854ECD" w:rsidRPr="00B940D1" w:rsidRDefault="00854ECD" w:rsidP="003841E3">
            <w:pPr>
              <w:pStyle w:val="Norml-Nembekezds"/>
            </w:pPr>
          </w:p>
        </w:tc>
        <w:tc>
          <w:tcPr>
            <w:tcW w:w="683" w:type="pct"/>
          </w:tcPr>
          <w:p w:rsidR="00854ECD" w:rsidRPr="00B940D1" w:rsidRDefault="00854ECD" w:rsidP="003841E3">
            <w:pPr>
              <w:pStyle w:val="Norml-Nembekezds"/>
              <w:jc w:val="center"/>
            </w:pPr>
            <w:r>
              <w:t>Kincstár</w:t>
            </w:r>
          </w:p>
        </w:tc>
        <w:tc>
          <w:tcPr>
            <w:tcW w:w="1993" w:type="pct"/>
          </w:tcPr>
          <w:p w:rsidR="00854ECD" w:rsidRPr="00B940D1" w:rsidRDefault="00854ECD" w:rsidP="003841E3">
            <w:pPr>
              <w:pStyle w:val="Norml-Nembekezds"/>
            </w:pPr>
          </w:p>
        </w:tc>
      </w:tr>
      <w:tr w:rsidR="00C95EA9" w:rsidRPr="006B1ED7" w:rsidTr="003841E3">
        <w:trPr>
          <w:trHeight w:val="376"/>
          <w:tblCellSpacing w:w="20" w:type="dxa"/>
        </w:trPr>
        <w:tc>
          <w:tcPr>
            <w:tcW w:w="2235" w:type="pct"/>
            <w:shd w:val="clear" w:color="auto" w:fill="auto"/>
          </w:tcPr>
          <w:p w:rsidR="00C95EA9" w:rsidRPr="00B940D1" w:rsidRDefault="00C95EA9" w:rsidP="003841E3">
            <w:pPr>
              <w:pStyle w:val="Norml-Nembekezds"/>
            </w:pPr>
          </w:p>
        </w:tc>
        <w:tc>
          <w:tcPr>
            <w:tcW w:w="683" w:type="pct"/>
          </w:tcPr>
          <w:p w:rsidR="00C95EA9" w:rsidRDefault="00C95EA9" w:rsidP="003841E3">
            <w:pPr>
              <w:pStyle w:val="Norml-Nembekezds"/>
              <w:jc w:val="center"/>
            </w:pPr>
          </w:p>
        </w:tc>
        <w:tc>
          <w:tcPr>
            <w:tcW w:w="1993" w:type="pct"/>
          </w:tcPr>
          <w:p w:rsidR="00C95EA9" w:rsidRPr="00B940D1" w:rsidRDefault="00C95EA9" w:rsidP="003841E3">
            <w:pPr>
              <w:pStyle w:val="Norml-Nembekezds"/>
            </w:pPr>
          </w:p>
        </w:tc>
      </w:tr>
    </w:tbl>
    <w:p w:rsidR="00854ECD" w:rsidRDefault="00854ECD" w:rsidP="00854ECD">
      <w:r>
        <w:br w:type="page"/>
      </w:r>
    </w:p>
    <w:sdt>
      <w:sdtPr>
        <w:rPr>
          <w:rFonts w:asciiTheme="minorHAnsi" w:eastAsiaTheme="minorHAnsi" w:hAnsiTheme="minorHAnsi" w:cstheme="minorHAnsi"/>
          <w:b w:val="0"/>
          <w:bCs w:val="0"/>
          <w:sz w:val="22"/>
          <w:szCs w:val="22"/>
          <w:lang w:eastAsia="en-US"/>
        </w:rPr>
        <w:id w:val="-67508568"/>
        <w:docPartObj>
          <w:docPartGallery w:val="Table of Contents"/>
          <w:docPartUnique/>
        </w:docPartObj>
      </w:sdtPr>
      <w:sdtEndPr/>
      <w:sdtContent>
        <w:p w:rsidR="006C6DB2" w:rsidRDefault="006C6DB2">
          <w:pPr>
            <w:pStyle w:val="Tartalomjegyzkcmsora"/>
          </w:pPr>
          <w:r>
            <w:t>Tartalomjegyzék</w:t>
          </w:r>
        </w:p>
        <w:p w:rsidR="00BC5427" w:rsidRDefault="006C6DB2">
          <w:pPr>
            <w:pStyle w:val="TJ1"/>
            <w:rPr>
              <w:rFonts w:eastAsiaTheme="minorEastAsia" w:cstheme="minorBidi"/>
              <w:noProof/>
              <w:lang w:eastAsia="hu-H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5267140" w:history="1">
            <w:r w:rsidR="00BC5427" w:rsidRPr="00F550FC">
              <w:rPr>
                <w:rStyle w:val="Hiperhivatkozs"/>
                <w:noProof/>
              </w:rPr>
              <w:t>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Iratkezelő beállítások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_Toc515267140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5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41" w:history="1">
            <w:r w:rsidR="00BC5427" w:rsidRPr="00F550FC">
              <w:rPr>
                <w:rStyle w:val="Hiperhivatkozs"/>
                <w:noProof/>
              </w:rPr>
              <w:t>1.1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Iktatókönyv lekérdezés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_Toc515267141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5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42" w:history="1">
            <w:r w:rsidR="00BC5427" w:rsidRPr="00F550FC">
              <w:rPr>
                <w:rStyle w:val="Hiperhivatkozs"/>
                <w:noProof/>
              </w:rPr>
              <w:t>1.1.1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_Toc515267142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5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43" w:history="1">
            <w:r w:rsidR="00BC5427" w:rsidRPr="00F550FC">
              <w:rPr>
                <w:rStyle w:val="Hiperhivatkozs"/>
                <w:noProof/>
              </w:rPr>
              <w:t>1.2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Szervezeti egység lekérdezés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_Toc515267143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5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44" w:history="1">
            <w:r w:rsidR="00BC5427" w:rsidRPr="00F550FC">
              <w:rPr>
                <w:rStyle w:val="Hiperhivatkozs"/>
                <w:noProof/>
              </w:rPr>
              <w:t>1.2.1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_Toc515267144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6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1"/>
            <w:rPr>
              <w:rFonts w:eastAsiaTheme="minorEastAsia" w:cstheme="minorBidi"/>
              <w:noProof/>
              <w:lang w:eastAsia="hu-HU"/>
            </w:rPr>
          </w:pPr>
          <w:hyperlink w:anchor="_Toc515267145" w:history="1">
            <w:r w:rsidR="00BC5427" w:rsidRPr="00F550FC">
              <w:rPr>
                <w:rStyle w:val="Hiperhivatkozs"/>
                <w:noProof/>
              </w:rPr>
              <w:t>2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Partnerkezeléshez kapcsolódó funkciók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_Toc515267145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7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46" w:history="1">
            <w:r w:rsidR="00BC5427" w:rsidRPr="00F550FC">
              <w:rPr>
                <w:rStyle w:val="Hiperhivatkozs"/>
                <w:noProof/>
              </w:rPr>
              <w:t>2.1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Partner keresés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_Toc515267146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7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47" w:history="1">
            <w:r w:rsidR="00BC5427" w:rsidRPr="00F550FC">
              <w:rPr>
                <w:rStyle w:val="Hiperhivatkozs"/>
                <w:noProof/>
              </w:rPr>
              <w:t>2.1.1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_Toc515267147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7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48" w:history="1">
            <w:r w:rsidR="00BC5427" w:rsidRPr="00F550FC">
              <w:rPr>
                <w:rStyle w:val="Hiperhivatkozs"/>
                <w:noProof/>
              </w:rPr>
              <w:t>2.2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Partner lekérdezés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_Toc515267148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7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49" w:history="1">
            <w:r w:rsidR="00BC5427" w:rsidRPr="00F550FC">
              <w:rPr>
                <w:rStyle w:val="Hiperhivatkozs"/>
                <w:noProof/>
              </w:rPr>
              <w:t>2.2.1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_Toc515267149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8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50" w:history="1">
            <w:r w:rsidR="00BC5427" w:rsidRPr="00F550FC">
              <w:rPr>
                <w:rStyle w:val="Hiperhivatkozs"/>
                <w:noProof/>
              </w:rPr>
              <w:t>2.3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Partner létrehozás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_Toc515267150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8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51" w:history="1">
            <w:r w:rsidR="00BC5427" w:rsidRPr="00F550FC">
              <w:rPr>
                <w:rStyle w:val="Hiperhivatkozs"/>
                <w:noProof/>
              </w:rPr>
              <w:t>2.3.1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_Toc515267151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8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52" w:history="1">
            <w:r w:rsidR="00BC5427" w:rsidRPr="00F550FC">
              <w:rPr>
                <w:rStyle w:val="Hiperhivatkozs"/>
                <w:noProof/>
              </w:rPr>
              <w:t>2.4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Partner módosítás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_Toc515267152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8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53" w:history="1">
            <w:r w:rsidR="00BC5427" w:rsidRPr="00F550FC">
              <w:rPr>
                <w:rStyle w:val="Hiperhivatkozs"/>
                <w:noProof/>
              </w:rPr>
              <w:t>2.4.1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_Toc515267153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9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1"/>
            <w:rPr>
              <w:rFonts w:eastAsiaTheme="minorEastAsia" w:cstheme="minorBidi"/>
              <w:noProof/>
              <w:lang w:eastAsia="hu-HU"/>
            </w:rPr>
          </w:pPr>
          <w:hyperlink w:anchor="_Toc515267154" w:history="1">
            <w:r w:rsidR="00BC5427" w:rsidRPr="00F550FC">
              <w:rPr>
                <w:rStyle w:val="Hiperhivatkozs"/>
                <w:noProof/>
              </w:rPr>
              <w:t>3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Iratkezeléshez kapcsolódó funkciók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_Toc515267154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10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55" w:history="1">
            <w:r w:rsidR="00BC5427" w:rsidRPr="00F550FC">
              <w:rPr>
                <w:rStyle w:val="Hiperhivatkozs"/>
                <w:noProof/>
              </w:rPr>
              <w:t>3.1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Bevallás érkeztetése-iktatása az iktatórendszerben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_Toc515267155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11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56" w:history="1">
            <w:r w:rsidR="00BC5427" w:rsidRPr="00F550FC">
              <w:rPr>
                <w:rStyle w:val="Hiperhivatkozs"/>
                <w:noProof/>
              </w:rPr>
              <w:t>3.2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Új bevallás hozzáadása az ASP.ADÓ rendszerben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_Toc515267156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11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57" w:history="1">
            <w:r w:rsidR="00BC5427" w:rsidRPr="00F550FC">
              <w:rPr>
                <w:rStyle w:val="Hiperhivatkozs"/>
                <w:noProof/>
              </w:rPr>
              <w:t>3.3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A beiktatott bejövő irat betallózása, lekérdezése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_Toc515267157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11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58" w:history="1">
            <w:r w:rsidR="00BC5427" w:rsidRPr="00F550FC">
              <w:rPr>
                <w:rStyle w:val="Hiperhivatkozs"/>
                <w:noProof/>
              </w:rPr>
              <w:t>3.3.1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_Toc515267158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11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59" w:history="1">
            <w:r w:rsidR="00BC5427" w:rsidRPr="00F550FC">
              <w:rPr>
                <w:rStyle w:val="Hiperhivatkozs"/>
                <w:noProof/>
              </w:rPr>
              <w:t>3.4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Érkeztetési adatok beemelése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_Toc515267159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11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0" w:history="1">
            <w:r w:rsidR="00BC5427" w:rsidRPr="00F550FC">
              <w:rPr>
                <w:rStyle w:val="Hiperhivatkozs"/>
                <w:noProof/>
              </w:rPr>
              <w:t>3.5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Bevallás feldolgozása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_Toc515267160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11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1" w:history="1">
            <w:r w:rsidR="00BC5427" w:rsidRPr="00F550FC">
              <w:rPr>
                <w:rStyle w:val="Hiperhivatkozs"/>
                <w:noProof/>
              </w:rPr>
              <w:t>3.6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Bevallás mentése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_Toc515267161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12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2" w:history="1">
            <w:r w:rsidR="00BC5427" w:rsidRPr="00F550FC">
              <w:rPr>
                <w:rStyle w:val="Hiperhivatkozs"/>
                <w:noProof/>
              </w:rPr>
              <w:t>3.6.1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_Toc515267162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12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3" w:history="1">
            <w:r w:rsidR="00BC5427" w:rsidRPr="00F550FC">
              <w:rPr>
                <w:rStyle w:val="Hiperhivatkozs"/>
                <w:noProof/>
              </w:rPr>
              <w:t>3.7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Határozatkészítés – iktatószám kérés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_Toc515267163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12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4" w:history="1">
            <w:r w:rsidR="00BC5427" w:rsidRPr="00F550FC">
              <w:rPr>
                <w:rStyle w:val="Hiperhivatkozs"/>
                <w:noProof/>
              </w:rPr>
              <w:t>3.7.1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_Toc515267164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13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5" w:history="1">
            <w:r w:rsidR="00BC5427" w:rsidRPr="00F550FC">
              <w:rPr>
                <w:rStyle w:val="Hiperhivatkozs"/>
                <w:noProof/>
              </w:rPr>
              <w:t>3.8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Boríték elküldése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_Toc515267165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13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6" w:history="1">
            <w:r w:rsidR="00BC5427" w:rsidRPr="00F550FC">
              <w:rPr>
                <w:rStyle w:val="Hiperhivatkozs"/>
                <w:noProof/>
              </w:rPr>
              <w:t>3.8.1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_Toc515267166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14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10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7" w:history="1">
            <w:r w:rsidR="00BC5427" w:rsidRPr="00F550FC">
              <w:rPr>
                <w:rStyle w:val="Hiperhivatkozs"/>
                <w:noProof/>
              </w:rPr>
              <w:t>3.9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Kimenő irat expediálása az iktatórendszerben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_Toc515267167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14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32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8" w:history="1">
            <w:r w:rsidR="00BC5427" w:rsidRPr="00F550FC">
              <w:rPr>
                <w:rStyle w:val="Hiperhivatkozs"/>
                <w:noProof/>
              </w:rPr>
              <w:t>3.10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Kimenő irat postázása az iktatórendszerben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_Toc515267168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14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32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69" w:history="1">
            <w:r w:rsidR="00BC5427" w:rsidRPr="00F550FC">
              <w:rPr>
                <w:rStyle w:val="Hiperhivatkozs"/>
                <w:noProof/>
              </w:rPr>
              <w:t>3.11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Boríték ellenőrzés az ASP.ADÓ rendszerben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_Toc515267169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14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0" w:history="1">
            <w:r w:rsidR="00BC5427" w:rsidRPr="00F550FC">
              <w:rPr>
                <w:rStyle w:val="Hiperhivatkozs"/>
                <w:noProof/>
              </w:rPr>
              <w:t>3.11.1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_Toc515267170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14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32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1" w:history="1">
            <w:r w:rsidR="00BC5427" w:rsidRPr="00F550FC">
              <w:rPr>
                <w:rStyle w:val="Hiperhivatkozs"/>
                <w:noProof/>
              </w:rPr>
              <w:t>3.12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Boríték mentése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_Toc515267171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14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32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2" w:history="1">
            <w:r w:rsidR="00BC5427" w:rsidRPr="00F550FC">
              <w:rPr>
                <w:rStyle w:val="Hiperhivatkozs"/>
                <w:noProof/>
              </w:rPr>
              <w:t>3.13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A visszaérkezett tértivevény adatainak rögzítése az iktatórendszerben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_Toc515267172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15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32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3" w:history="1">
            <w:r w:rsidR="00BC5427" w:rsidRPr="00F550FC">
              <w:rPr>
                <w:rStyle w:val="Hiperhivatkozs"/>
                <w:noProof/>
              </w:rPr>
              <w:t>3.14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Tértivevény lekérdezés az ASP.ADÓ rendszerben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_Toc515267173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15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4" w:history="1">
            <w:r w:rsidR="00BC5427" w:rsidRPr="00F550FC">
              <w:rPr>
                <w:rStyle w:val="Hiperhivatkozs"/>
                <w:noProof/>
              </w:rPr>
              <w:t>3.14.1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_Toc515267174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15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32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5" w:history="1">
            <w:r w:rsidR="00BC5427" w:rsidRPr="00F550FC">
              <w:rPr>
                <w:rStyle w:val="Hiperhivatkozs"/>
                <w:noProof/>
              </w:rPr>
              <w:t>3.15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Átvételi adatok feldolgozása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_Toc515267175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15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32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6" w:history="1">
            <w:r w:rsidR="00BC5427" w:rsidRPr="00F550FC">
              <w:rPr>
                <w:rStyle w:val="Hiperhivatkozs"/>
                <w:noProof/>
              </w:rPr>
              <w:t>3.16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Jogerőre emelés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_Toc515267176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15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7" w:history="1">
            <w:r w:rsidR="00BC5427" w:rsidRPr="00F550FC">
              <w:rPr>
                <w:rStyle w:val="Hiperhivatkozs"/>
                <w:noProof/>
              </w:rPr>
              <w:t>3.16.1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_Toc515267177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16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32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8" w:history="1">
            <w:r w:rsidR="00BC5427" w:rsidRPr="00F550FC">
              <w:rPr>
                <w:rStyle w:val="Hiperhivatkozs"/>
                <w:noProof/>
              </w:rPr>
              <w:t>3.17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Tömeges iktatószám kérés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_Toc515267178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16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79" w:history="1">
            <w:r w:rsidR="00BC5427" w:rsidRPr="00F550FC">
              <w:rPr>
                <w:rStyle w:val="Hiperhivatkozs"/>
                <w:noProof/>
              </w:rPr>
              <w:t>3.17.1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_Toc515267179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17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2"/>
            <w:tabs>
              <w:tab w:val="left" w:pos="132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80" w:history="1">
            <w:r w:rsidR="00BC5427" w:rsidRPr="00F550FC">
              <w:rPr>
                <w:rStyle w:val="Hiperhivatkozs"/>
                <w:noProof/>
              </w:rPr>
              <w:t>3.18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Tömeges iktatás státusz lekérdezés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_Toc515267180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17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BC5427" w:rsidRDefault="00A21EFA">
          <w:pPr>
            <w:pStyle w:val="TJ3"/>
            <w:tabs>
              <w:tab w:val="left" w:pos="1540"/>
              <w:tab w:val="right" w:leader="dot" w:pos="9344"/>
            </w:tabs>
            <w:rPr>
              <w:rFonts w:eastAsiaTheme="minorEastAsia" w:cstheme="minorBidi"/>
              <w:noProof/>
              <w:lang w:eastAsia="hu-HU"/>
            </w:rPr>
          </w:pPr>
          <w:hyperlink w:anchor="_Toc515267181" w:history="1">
            <w:r w:rsidR="00BC5427" w:rsidRPr="00F550FC">
              <w:rPr>
                <w:rStyle w:val="Hiperhivatkozs"/>
                <w:noProof/>
              </w:rPr>
              <w:t>3.18.1</w:t>
            </w:r>
            <w:r w:rsidR="00BC5427">
              <w:rPr>
                <w:rFonts w:eastAsiaTheme="minorEastAsia" w:cstheme="minorBidi"/>
                <w:noProof/>
                <w:lang w:eastAsia="hu-HU"/>
              </w:rPr>
              <w:tab/>
            </w:r>
            <w:r w:rsidR="00BC5427" w:rsidRPr="00F550FC">
              <w:rPr>
                <w:rStyle w:val="Hiperhivatkozs"/>
                <w:noProof/>
              </w:rPr>
              <w:t>Logok</w:t>
            </w:r>
            <w:r w:rsidR="00BC5427">
              <w:rPr>
                <w:noProof/>
                <w:webHidden/>
              </w:rPr>
              <w:tab/>
            </w:r>
            <w:r w:rsidR="00BC5427">
              <w:rPr>
                <w:noProof/>
                <w:webHidden/>
              </w:rPr>
              <w:fldChar w:fldCharType="begin"/>
            </w:r>
            <w:r w:rsidR="00BC5427">
              <w:rPr>
                <w:noProof/>
                <w:webHidden/>
              </w:rPr>
              <w:instrText xml:space="preserve"> PAGEREF _Toc515267181 \h </w:instrText>
            </w:r>
            <w:r w:rsidR="00BC5427">
              <w:rPr>
                <w:noProof/>
                <w:webHidden/>
              </w:rPr>
            </w:r>
            <w:r w:rsidR="00BC5427">
              <w:rPr>
                <w:noProof/>
                <w:webHidden/>
              </w:rPr>
              <w:fldChar w:fldCharType="separate"/>
            </w:r>
            <w:r w:rsidR="00BC5427">
              <w:rPr>
                <w:noProof/>
                <w:webHidden/>
              </w:rPr>
              <w:t>17</w:t>
            </w:r>
            <w:r w:rsidR="00BC5427">
              <w:rPr>
                <w:noProof/>
                <w:webHidden/>
              </w:rPr>
              <w:fldChar w:fldCharType="end"/>
            </w:r>
          </w:hyperlink>
        </w:p>
        <w:p w:rsidR="006C6DB2" w:rsidRDefault="006C6DB2">
          <w:r>
            <w:rPr>
              <w:b/>
              <w:bCs/>
            </w:rPr>
            <w:fldChar w:fldCharType="end"/>
          </w:r>
        </w:p>
      </w:sdtContent>
    </w:sdt>
    <w:p w:rsidR="006C6DB2" w:rsidRDefault="006C6DB2" w:rsidP="00854ECD">
      <w:pPr>
        <w:rPr>
          <w:rFonts w:eastAsiaTheme="majorEastAsia" w:cstheme="majorBidi"/>
          <w:spacing w:val="5"/>
          <w:kern w:val="28"/>
          <w:sz w:val="28"/>
          <w:szCs w:val="52"/>
        </w:rPr>
        <w:sectPr w:rsidR="006C6DB2" w:rsidSect="00595D97">
          <w:headerReference w:type="default" r:id="rId11"/>
          <w:footerReference w:type="default" r:id="rId12"/>
          <w:type w:val="oddPage"/>
          <w:pgSz w:w="11906" w:h="16838" w:code="9"/>
          <w:pgMar w:top="1134" w:right="1134" w:bottom="1134" w:left="1418" w:header="426" w:footer="709" w:gutter="0"/>
          <w:cols w:space="708"/>
          <w:docGrid w:linePitch="360"/>
        </w:sectPr>
      </w:pPr>
    </w:p>
    <w:p w:rsidR="00E826B6" w:rsidRDefault="00E826B6" w:rsidP="00F623F7">
      <w:pPr>
        <w:pStyle w:val="Cmsor1"/>
      </w:pPr>
      <w:bookmarkStart w:id="0" w:name="_Toc515267140"/>
      <w:r>
        <w:lastRenderedPageBreak/>
        <w:t>Iratkezelő beállítások</w:t>
      </w:r>
      <w:bookmarkEnd w:id="0"/>
    </w:p>
    <w:p w:rsidR="00E826B6" w:rsidRDefault="00E826B6" w:rsidP="003975F2">
      <w:pPr>
        <w:pStyle w:val="Cmsor2"/>
      </w:pPr>
      <w:bookmarkStart w:id="1" w:name="_Toc515267141"/>
      <w:r>
        <w:t>Iktatókönyv lekérdezés</w:t>
      </w:r>
      <w:bookmarkEnd w:id="1"/>
    </w:p>
    <w:p w:rsidR="00BE3760" w:rsidRPr="00BE3760" w:rsidRDefault="00BE3760" w:rsidP="00BE3760">
      <w:r w:rsidRPr="00BE3760">
        <w:t>Az Iratkezelő rendszerből visszaadja az adott keresési feltételekn</w:t>
      </w:r>
      <w:r w:rsidR="008E23F9">
        <w:t>ek megfelelő iktatókönyv listát a Környezet/Adóhatóság/Iratkezelő beállítások menüpontban az iktatókönyv előtag mező mellett található nagyító ikon segítségével.</w:t>
      </w:r>
    </w:p>
    <w:p w:rsidR="00E826B6" w:rsidRDefault="00F9228E" w:rsidP="00F9228E">
      <w:pPr>
        <w:pStyle w:val="Kp"/>
      </w:pPr>
      <w:r>
        <w:rPr>
          <w:noProof/>
          <w:lang w:eastAsia="hu-HU"/>
        </w:rPr>
        <w:drawing>
          <wp:inline distT="0" distB="0" distL="0" distR="0" wp14:anchorId="386B917E" wp14:editId="11B96252">
            <wp:extent cx="5748655" cy="2692400"/>
            <wp:effectExtent l="0" t="0" r="4445" b="0"/>
            <wp:docPr id="18" name="Kép 18" descr="iartkezelo_beallitas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iartkezelo_beallitasok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69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6B6" w:rsidRDefault="00E826B6" w:rsidP="00E826B6">
      <w:pPr>
        <w:pStyle w:val="Cmsor3"/>
      </w:pPr>
      <w:bookmarkStart w:id="2" w:name="_Toc515267142"/>
      <w:proofErr w:type="spellStart"/>
      <w:r>
        <w:t>Logok</w:t>
      </w:r>
      <w:bookmarkEnd w:id="2"/>
      <w:proofErr w:type="spellEnd"/>
    </w:p>
    <w:p w:rsidR="00872344" w:rsidRPr="008150A3" w:rsidRDefault="00A21EFA" w:rsidP="008150A3">
      <w:r>
        <w:object w:dxaOrig="1544" w:dyaOrig="9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16" type="#_x0000_t75" style="width:77.25pt;height:50.25pt" o:ole="">
            <v:imagedata r:id="rId14" o:title=""/>
          </v:shape>
          <o:OLEObject Type="Embed" ProgID="Package" ShapeID="_x0000_i1116" DrawAspect="Icon" ObjectID="_1589106966" r:id="rId15"/>
        </w:object>
      </w:r>
    </w:p>
    <w:p w:rsidR="00E826B6" w:rsidRDefault="00E826B6" w:rsidP="00E826B6">
      <w:pPr>
        <w:pStyle w:val="Cmsor2"/>
      </w:pPr>
      <w:bookmarkStart w:id="3" w:name="_Toc515267143"/>
      <w:r>
        <w:t>Szervezeti egység lekérdezés</w:t>
      </w:r>
      <w:bookmarkEnd w:id="3"/>
    </w:p>
    <w:p w:rsidR="00BE3760" w:rsidRPr="00BE3760" w:rsidRDefault="00BE3760" w:rsidP="00BE3760">
      <w:r w:rsidRPr="00BE3760">
        <w:t>Az Iratkezelő rendszerből egy adott felhasználó lehetséges sze</w:t>
      </w:r>
      <w:r w:rsidR="008E23F9">
        <w:t>rvezeti egységeinek lekérdezése a Környezet/Adóhatóság/Iratkezelő beállítások menüpontban a szervezeti egység kiválasztásánál található legördülő lista segítségével.</w:t>
      </w:r>
    </w:p>
    <w:p w:rsidR="00E826B6" w:rsidRDefault="00F9228E" w:rsidP="00F9228E">
      <w:pPr>
        <w:pStyle w:val="Kp"/>
      </w:pPr>
      <w:r>
        <w:rPr>
          <w:noProof/>
          <w:lang w:eastAsia="hu-HU"/>
        </w:rPr>
        <w:drawing>
          <wp:inline distT="0" distB="0" distL="0" distR="0" wp14:anchorId="0FFDAB93" wp14:editId="11ABDA55">
            <wp:extent cx="3792855" cy="2032000"/>
            <wp:effectExtent l="0" t="0" r="0" b="6350"/>
            <wp:docPr id="20" name="Kép 20" descr="iartkezelo_beallitasok_szervezeti_egys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artkezelo_beallitasok_szervezeti_egyse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855" cy="2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26B6" w:rsidRDefault="00E826B6" w:rsidP="00E826B6">
      <w:pPr>
        <w:pStyle w:val="Cmsor3"/>
      </w:pPr>
      <w:bookmarkStart w:id="4" w:name="_Toc515267144"/>
      <w:proofErr w:type="spellStart"/>
      <w:r>
        <w:lastRenderedPageBreak/>
        <w:t>Logok</w:t>
      </w:r>
      <w:bookmarkEnd w:id="4"/>
      <w:proofErr w:type="spellEnd"/>
    </w:p>
    <w:p w:rsidR="00872344" w:rsidRPr="008150A3" w:rsidRDefault="00A21EFA" w:rsidP="008150A3">
      <w:r>
        <w:object w:dxaOrig="1544" w:dyaOrig="998">
          <v:shape id="_x0000_i1118" type="#_x0000_t75" style="width:77.25pt;height:50.25pt" o:ole="">
            <v:imagedata r:id="rId17" o:title=""/>
          </v:shape>
          <o:OLEObject Type="Embed" ProgID="Package" ShapeID="_x0000_i1118" DrawAspect="Icon" ObjectID="_1589106967" r:id="rId18"/>
        </w:object>
      </w:r>
    </w:p>
    <w:p w:rsidR="008E23F9" w:rsidRDefault="008E23F9">
      <w:pPr>
        <w:spacing w:after="200" w:line="276" w:lineRule="auto"/>
        <w:ind w:firstLine="0"/>
        <w:jc w:val="left"/>
        <w:rPr>
          <w:rFonts w:eastAsiaTheme="majorEastAsia" w:cstheme="majorBidi"/>
          <w:b/>
          <w:bCs/>
          <w:sz w:val="32"/>
          <w:szCs w:val="28"/>
        </w:rPr>
      </w:pPr>
      <w:r>
        <w:br w:type="page"/>
      </w:r>
    </w:p>
    <w:p w:rsidR="00F623F7" w:rsidRDefault="00F623F7" w:rsidP="00F623F7">
      <w:pPr>
        <w:pStyle w:val="Cmsor1"/>
      </w:pPr>
      <w:bookmarkStart w:id="5" w:name="_Toc515267145"/>
      <w:r>
        <w:lastRenderedPageBreak/>
        <w:t xml:space="preserve">Partnerkezeléshez kapcsolódó </w:t>
      </w:r>
      <w:proofErr w:type="gramStart"/>
      <w:r>
        <w:t>funkciók</w:t>
      </w:r>
      <w:bookmarkEnd w:id="5"/>
      <w:proofErr w:type="gramEnd"/>
    </w:p>
    <w:p w:rsidR="00F623F7" w:rsidRDefault="00F623F7" w:rsidP="00735A06">
      <w:pPr>
        <w:pStyle w:val="Cmsor2"/>
      </w:pPr>
      <w:bookmarkStart w:id="6" w:name="_Toc515267146"/>
      <w:proofErr w:type="gramStart"/>
      <w:r>
        <w:t>Partner keresés</w:t>
      </w:r>
      <w:bookmarkEnd w:id="6"/>
      <w:proofErr w:type="gramEnd"/>
    </w:p>
    <w:p w:rsidR="00BE3760" w:rsidRPr="00BE3760" w:rsidRDefault="008E23F9" w:rsidP="00BE3760">
      <w:r>
        <w:t xml:space="preserve">A Törzsadatok/Adózók adatai/Új tétel hozzáadása </w:t>
      </w:r>
      <w:proofErr w:type="gramStart"/>
      <w:r>
        <w:t>funkción</w:t>
      </w:r>
      <w:proofErr w:type="gramEnd"/>
      <w:r>
        <w:t xml:space="preserve"> belül a nagyító ikon segítségével l</w:t>
      </w:r>
      <w:r w:rsidR="00BE3760" w:rsidRPr="00BE3760">
        <w:t>a</w:t>
      </w:r>
      <w:r>
        <w:t>pozható módon teszi lehetővé a p</w:t>
      </w:r>
      <w:r w:rsidR="00BE3760" w:rsidRPr="00BE3760">
        <w:t>artnertö</w:t>
      </w:r>
      <w:r w:rsidR="00BE3760">
        <w:t>r</w:t>
      </w:r>
      <w:r w:rsidR="00BE3760" w:rsidRPr="00BE3760">
        <w:t>zsben a partnerek keresését.</w:t>
      </w:r>
    </w:p>
    <w:p w:rsidR="00F623F7" w:rsidRDefault="00F623F7" w:rsidP="00BE3760">
      <w:pPr>
        <w:ind w:firstLine="0"/>
        <w:jc w:val="center"/>
      </w:pPr>
      <w:r>
        <w:rPr>
          <w:noProof/>
          <w:lang w:eastAsia="hu-HU"/>
        </w:rPr>
        <w:drawing>
          <wp:inline distT="0" distB="0" distL="0" distR="0" wp14:anchorId="08E39DA3" wp14:editId="1F2336E1">
            <wp:extent cx="5691116" cy="3100091"/>
            <wp:effectExtent l="19050" t="19050" r="24130" b="2413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4640" t="16621" r="6420" b="14051"/>
                    <a:stretch/>
                  </pic:blipFill>
                  <pic:spPr bwMode="auto">
                    <a:xfrm>
                      <a:off x="0" y="0"/>
                      <a:ext cx="5706182" cy="310829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50A3" w:rsidRDefault="008150A3" w:rsidP="008150A3">
      <w:pPr>
        <w:pStyle w:val="Cmsor3"/>
      </w:pPr>
      <w:bookmarkStart w:id="7" w:name="_Toc515267147"/>
      <w:proofErr w:type="spellStart"/>
      <w:r>
        <w:t>Logok</w:t>
      </w:r>
      <w:bookmarkEnd w:id="7"/>
      <w:proofErr w:type="spellEnd"/>
    </w:p>
    <w:p w:rsidR="008750BB" w:rsidRPr="008150A3" w:rsidRDefault="00A21EFA" w:rsidP="008150A3">
      <w:r>
        <w:object w:dxaOrig="1544" w:dyaOrig="998">
          <v:shape id="_x0000_i1120" type="#_x0000_t75" style="width:77.25pt;height:50.25pt" o:ole="">
            <v:imagedata r:id="rId20" o:title=""/>
          </v:shape>
          <o:OLEObject Type="Embed" ProgID="Package" ShapeID="_x0000_i1120" DrawAspect="Icon" ObjectID="_1589106968" r:id="rId21"/>
        </w:object>
      </w:r>
    </w:p>
    <w:p w:rsidR="008150A3" w:rsidRDefault="008150A3" w:rsidP="008150A3">
      <w:pPr>
        <w:pStyle w:val="Cmsor2"/>
      </w:pPr>
      <w:bookmarkStart w:id="8" w:name="_Toc515267148"/>
      <w:r>
        <w:t>Partner lekérdezés</w:t>
      </w:r>
      <w:bookmarkEnd w:id="8"/>
    </w:p>
    <w:p w:rsidR="00BE3760" w:rsidRPr="00BE3760" w:rsidRDefault="00BE3760" w:rsidP="00BE3760">
      <w:r>
        <w:t xml:space="preserve">A partner keresés során a partnertörzsből lekért listából </w:t>
      </w:r>
      <w:proofErr w:type="gramStart"/>
      <w:r>
        <w:t>konkrét</w:t>
      </w:r>
      <w:proofErr w:type="gramEnd"/>
      <w:r>
        <w:t xml:space="preserve"> partner kiválasztás</w:t>
      </w:r>
      <w:r w:rsidR="00EB17F1">
        <w:t>a, majd</w:t>
      </w:r>
      <w:r>
        <w:t xml:space="preserve"> </w:t>
      </w:r>
      <w:r w:rsidR="008E23F9">
        <w:t xml:space="preserve">az </w:t>
      </w:r>
      <w:r>
        <w:t>adatainak beemelése.</w:t>
      </w:r>
    </w:p>
    <w:p w:rsidR="00BB0E6A" w:rsidRDefault="00BB0E6A" w:rsidP="00BE3760">
      <w:pPr>
        <w:ind w:firstLine="0"/>
      </w:pPr>
      <w:r>
        <w:rPr>
          <w:noProof/>
          <w:lang w:eastAsia="hu-HU"/>
        </w:rPr>
        <w:lastRenderedPageBreak/>
        <w:drawing>
          <wp:inline distT="0" distB="0" distL="0" distR="0" wp14:anchorId="24FD2637" wp14:editId="1EAFC29B">
            <wp:extent cx="5602406" cy="4159292"/>
            <wp:effectExtent l="19050" t="19050" r="17780" b="1270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24642" t="17497" r="24781" b="13181"/>
                    <a:stretch/>
                  </pic:blipFill>
                  <pic:spPr bwMode="auto">
                    <a:xfrm>
                      <a:off x="0" y="0"/>
                      <a:ext cx="5612476" cy="416676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23F7" w:rsidRDefault="00F623F7" w:rsidP="00F623F7">
      <w:pPr>
        <w:pStyle w:val="Cmsor3"/>
      </w:pPr>
      <w:bookmarkStart w:id="9" w:name="_Toc515267149"/>
      <w:proofErr w:type="spellStart"/>
      <w:r>
        <w:t>Logok</w:t>
      </w:r>
      <w:bookmarkEnd w:id="9"/>
      <w:proofErr w:type="spellEnd"/>
    </w:p>
    <w:p w:rsidR="00872344" w:rsidRPr="008150A3" w:rsidRDefault="00A21EFA" w:rsidP="008150A3">
      <w:r>
        <w:object w:dxaOrig="1544" w:dyaOrig="998">
          <v:shape id="_x0000_i1122" type="#_x0000_t75" style="width:77.25pt;height:50.25pt" o:ole="">
            <v:imagedata r:id="rId23" o:title=""/>
          </v:shape>
          <o:OLEObject Type="Embed" ProgID="Package" ShapeID="_x0000_i1122" DrawAspect="Icon" ObjectID="_1589106969" r:id="rId24"/>
        </w:object>
      </w:r>
    </w:p>
    <w:p w:rsidR="00F623F7" w:rsidRDefault="00F623F7" w:rsidP="00F623F7">
      <w:pPr>
        <w:pStyle w:val="Cmsor2"/>
      </w:pPr>
      <w:bookmarkStart w:id="10" w:name="_Toc515267150"/>
      <w:proofErr w:type="gramStart"/>
      <w:r>
        <w:t>Partner létrehozás</w:t>
      </w:r>
      <w:bookmarkEnd w:id="10"/>
      <w:proofErr w:type="gramEnd"/>
    </w:p>
    <w:p w:rsidR="008150A3" w:rsidRDefault="008E23F9" w:rsidP="008150A3">
      <w:pPr>
        <w:ind w:firstLine="0"/>
      </w:pPr>
      <w:r>
        <w:t>A Törzsadatok/Adózók adatai/Új tétel hozzáadása funkción belül az adózó adatainak megadását követően a mentéssel e</w:t>
      </w:r>
      <w:r w:rsidR="00BE3760" w:rsidRPr="00BE3760">
        <w:t xml:space="preserve">lindítja egy új </w:t>
      </w:r>
      <w:proofErr w:type="gramStart"/>
      <w:r w:rsidR="00BE3760" w:rsidRPr="00BE3760">
        <w:t>partner létrehozá</w:t>
      </w:r>
      <w:r>
        <w:t>st</w:t>
      </w:r>
      <w:proofErr w:type="gramEnd"/>
      <w:r>
        <w:t xml:space="preserve"> a</w:t>
      </w:r>
      <w:r w:rsidR="00A85478">
        <w:t>z iratkezelő</w:t>
      </w:r>
      <w:r>
        <w:t xml:space="preserve"> p</w:t>
      </w:r>
      <w:r w:rsidR="00BE3760" w:rsidRPr="00BE3760">
        <w:t>artnertörzs</w:t>
      </w:r>
      <w:r w:rsidR="00A85478">
        <w:t>é</w:t>
      </w:r>
      <w:r w:rsidR="00BE3760" w:rsidRPr="00BE3760">
        <w:t>ben.</w:t>
      </w:r>
    </w:p>
    <w:p w:rsidR="00F623F7" w:rsidRDefault="00F623F7" w:rsidP="00F623F7">
      <w:pPr>
        <w:pStyle w:val="Cmsor3"/>
      </w:pPr>
      <w:bookmarkStart w:id="11" w:name="_Toc515267151"/>
      <w:proofErr w:type="spellStart"/>
      <w:r>
        <w:t>Logok</w:t>
      </w:r>
      <w:bookmarkEnd w:id="11"/>
      <w:proofErr w:type="spellEnd"/>
    </w:p>
    <w:p w:rsidR="000C11F0" w:rsidRPr="008150A3" w:rsidRDefault="00A21EFA" w:rsidP="008150A3">
      <w:r>
        <w:object w:dxaOrig="1544" w:dyaOrig="998">
          <v:shape id="_x0000_i1124" type="#_x0000_t75" style="width:77.25pt;height:50.25pt" o:ole="">
            <v:imagedata r:id="rId25" o:title=""/>
          </v:shape>
          <o:OLEObject Type="Embed" ProgID="Package" ShapeID="_x0000_i1124" DrawAspect="Icon" ObjectID="_1589106970" r:id="rId26"/>
        </w:object>
      </w:r>
    </w:p>
    <w:p w:rsidR="00F623F7" w:rsidRDefault="00F623F7" w:rsidP="00F623F7">
      <w:pPr>
        <w:pStyle w:val="Cmsor2"/>
      </w:pPr>
      <w:bookmarkStart w:id="12" w:name="_Toc515267152"/>
      <w:proofErr w:type="gramStart"/>
      <w:r>
        <w:t>Partner módosítás</w:t>
      </w:r>
      <w:bookmarkEnd w:id="12"/>
      <w:proofErr w:type="gramEnd"/>
    </w:p>
    <w:p w:rsidR="00F623F7" w:rsidRDefault="008E23F9" w:rsidP="00F623F7">
      <w:r>
        <w:t>A Törzsadatok/Adózók adatai menüpontban adott adózó adatainak módosítását követően a mentéssel e</w:t>
      </w:r>
      <w:r w:rsidRPr="00BE3760">
        <w:t xml:space="preserve">lindítja </w:t>
      </w:r>
      <w:r>
        <w:t>a</w:t>
      </w:r>
      <w:r w:rsidR="00BE3760" w:rsidRPr="00BE3760">
        <w:t xml:space="preserve"> partner </w:t>
      </w:r>
      <w:r>
        <w:t>módosításának kezdeményezését a p</w:t>
      </w:r>
      <w:r w:rsidR="00BE3760" w:rsidRPr="00BE3760">
        <w:t>artnertörzsben.</w:t>
      </w:r>
    </w:p>
    <w:p w:rsidR="00F623F7" w:rsidRDefault="00F623F7" w:rsidP="00F623F7">
      <w:pPr>
        <w:pStyle w:val="Cmsor3"/>
      </w:pPr>
      <w:bookmarkStart w:id="13" w:name="_Toc515267153"/>
      <w:proofErr w:type="spellStart"/>
      <w:r>
        <w:lastRenderedPageBreak/>
        <w:t>Logok</w:t>
      </w:r>
      <w:bookmarkEnd w:id="13"/>
      <w:proofErr w:type="spellEnd"/>
    </w:p>
    <w:p w:rsidR="008750BB" w:rsidRPr="008150A3" w:rsidRDefault="00A21EFA" w:rsidP="008150A3">
      <w:r>
        <w:object w:dxaOrig="1544" w:dyaOrig="998">
          <v:shape id="_x0000_i1126" type="#_x0000_t75" style="width:77.25pt;height:50.25pt" o:ole="">
            <v:imagedata r:id="rId27" o:title=""/>
          </v:shape>
          <o:OLEObject Type="Embed" ProgID="Package" ShapeID="_x0000_i1126" DrawAspect="Icon" ObjectID="_1589106971" r:id="rId28"/>
        </w:object>
      </w:r>
    </w:p>
    <w:p w:rsidR="008E23F9" w:rsidRDefault="008E23F9">
      <w:pPr>
        <w:spacing w:after="200" w:line="276" w:lineRule="auto"/>
        <w:ind w:firstLine="0"/>
        <w:jc w:val="left"/>
        <w:rPr>
          <w:rFonts w:eastAsiaTheme="majorEastAsia" w:cstheme="majorBidi"/>
          <w:b/>
          <w:bCs/>
          <w:sz w:val="32"/>
          <w:szCs w:val="28"/>
        </w:rPr>
      </w:pPr>
      <w:r>
        <w:br w:type="page"/>
      </w:r>
    </w:p>
    <w:p w:rsidR="00F623F7" w:rsidRDefault="00F623F7" w:rsidP="00F623F7">
      <w:pPr>
        <w:pStyle w:val="Cmsor1"/>
      </w:pPr>
      <w:bookmarkStart w:id="14" w:name="_Toc515267154"/>
      <w:r>
        <w:lastRenderedPageBreak/>
        <w:t xml:space="preserve">Iratkezeléshez kapcsolódó </w:t>
      </w:r>
      <w:proofErr w:type="gramStart"/>
      <w:r>
        <w:t>funkciók</w:t>
      </w:r>
      <w:bookmarkEnd w:id="14"/>
      <w:proofErr w:type="gramEnd"/>
    </w:p>
    <w:p w:rsidR="00942E6A" w:rsidRDefault="00BE3760" w:rsidP="00BE3760">
      <w:r>
        <w:t xml:space="preserve">Az iratkezeléshez kapcsolódó </w:t>
      </w:r>
      <w:proofErr w:type="gramStart"/>
      <w:r>
        <w:t>funkciók</w:t>
      </w:r>
      <w:proofErr w:type="gramEnd"/>
      <w:r>
        <w:t xml:space="preserve"> egy konkrét telekadó bevallás feldolgozáson, majd határozatkészítésen keresztül kerülnek bemutatásra egészen a jog</w:t>
      </w:r>
      <w:r w:rsidR="00942E6A">
        <w:t>erősítésig.</w:t>
      </w:r>
    </w:p>
    <w:p w:rsidR="00BE3760" w:rsidRDefault="00BE3760" w:rsidP="00BE3760">
      <w:pPr>
        <w:rPr>
          <w:b/>
          <w:i/>
        </w:rPr>
      </w:pPr>
      <w:r w:rsidRPr="00942E6A">
        <w:rPr>
          <w:b/>
          <w:i/>
        </w:rPr>
        <w:t>A folyamat teljességének érdekében a dokumentáció a jelenleg az iktatórendszerben végzett feladatokat is tartalmazza.</w:t>
      </w:r>
    </w:p>
    <w:p w:rsidR="0085131A" w:rsidRPr="0085131A" w:rsidRDefault="0085131A" w:rsidP="0085131A">
      <w:pPr>
        <w:ind w:firstLine="0"/>
        <w:jc w:val="center"/>
      </w:pPr>
      <w:r>
        <w:rPr>
          <w:noProof/>
          <w:lang w:eastAsia="hu-HU"/>
        </w:rPr>
        <w:drawing>
          <wp:inline distT="0" distB="0" distL="0" distR="0" wp14:anchorId="57C977BE" wp14:editId="6703A025">
            <wp:extent cx="5495470" cy="7185546"/>
            <wp:effectExtent l="19050" t="19050" r="10160" b="1587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olyamatábra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8305" cy="720232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16F53" w:rsidRDefault="00016F53" w:rsidP="00735A06">
      <w:pPr>
        <w:pStyle w:val="Cmsor2"/>
      </w:pPr>
      <w:bookmarkStart w:id="15" w:name="_Toc515267155"/>
      <w:r>
        <w:lastRenderedPageBreak/>
        <w:t>Bevallás érkeztetése-iktatása az iktatórendszerben</w:t>
      </w:r>
      <w:bookmarkEnd w:id="15"/>
    </w:p>
    <w:p w:rsidR="00016F53" w:rsidRDefault="00016F53" w:rsidP="00792898">
      <w:r>
        <w:t>Irattípus: Adónemnek megfelelő kiválasztása</w:t>
      </w:r>
      <w:r w:rsidR="00792898">
        <w:t xml:space="preserve"> (a példában Telekadó)</w:t>
      </w:r>
    </w:p>
    <w:p w:rsidR="00016F53" w:rsidRDefault="00016F53" w:rsidP="00792898">
      <w:r>
        <w:t>Állapota: Nincs elintézve</w:t>
      </w:r>
    </w:p>
    <w:p w:rsidR="00016F53" w:rsidRDefault="00016F53" w:rsidP="00F623F7">
      <w:pPr>
        <w:pStyle w:val="Cmsor2"/>
      </w:pPr>
      <w:bookmarkStart w:id="16" w:name="_Toc515267156"/>
      <w:r>
        <w:t>Új bevallás hozzáadása az ASP</w:t>
      </w:r>
      <w:proofErr w:type="gramStart"/>
      <w:r>
        <w:t>.ADÓ</w:t>
      </w:r>
      <w:proofErr w:type="gramEnd"/>
      <w:r>
        <w:t xml:space="preserve"> rendszerben</w:t>
      </w:r>
      <w:bookmarkEnd w:id="16"/>
    </w:p>
    <w:p w:rsidR="00792898" w:rsidRDefault="00792898" w:rsidP="00792898">
      <w:r>
        <w:t xml:space="preserve">A dokumentációban </w:t>
      </w:r>
      <w:r w:rsidR="005875F9">
        <w:t>bemutatásra kerülő</w:t>
      </w:r>
      <w:r>
        <w:t xml:space="preserve"> folyamat telekadó bevallás feldolgozást, majd határozatkészítést mutat be.</w:t>
      </w:r>
    </w:p>
    <w:p w:rsidR="00792898" w:rsidRPr="00792898" w:rsidRDefault="00792898" w:rsidP="00792898">
      <w:r>
        <w:t>Adók/Vagyoni típusú helyi adók/Telekadó menüpontban Új bevallás hozzáadása.</w:t>
      </w:r>
    </w:p>
    <w:p w:rsidR="00921B03" w:rsidRDefault="00016F53" w:rsidP="00F623F7">
      <w:pPr>
        <w:pStyle w:val="Cmsor2"/>
      </w:pPr>
      <w:bookmarkStart w:id="17" w:name="_Toc515267157"/>
      <w:r>
        <w:t xml:space="preserve">A beiktatott bejövő irat betallózása, </w:t>
      </w:r>
      <w:r w:rsidR="00921B03">
        <w:t>lekérdezése</w:t>
      </w:r>
      <w:bookmarkEnd w:id="17"/>
    </w:p>
    <w:p w:rsidR="00903570" w:rsidRPr="00A63522" w:rsidRDefault="00016F53" w:rsidP="00921B03">
      <w:r w:rsidRPr="00A63522">
        <w:t>Iktatószám (IRAT) mező melletti nagyító</w:t>
      </w:r>
      <w:r>
        <w:t>val</w:t>
      </w:r>
    </w:p>
    <w:p w:rsidR="00016F53" w:rsidRDefault="00016F53" w:rsidP="00CF188B">
      <w:pPr>
        <w:ind w:firstLine="0"/>
      </w:pPr>
      <w:r>
        <w:rPr>
          <w:noProof/>
          <w:lang w:eastAsia="hu-HU"/>
        </w:rPr>
        <w:drawing>
          <wp:inline distT="0" distB="0" distL="0" distR="0" wp14:anchorId="11238968" wp14:editId="1B5B05B8">
            <wp:extent cx="5736771" cy="1293962"/>
            <wp:effectExtent l="19050" t="19050" r="16510" b="2095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4828" t="29028" r="8789" b="39166"/>
                    <a:stretch/>
                  </pic:blipFill>
                  <pic:spPr bwMode="auto">
                    <a:xfrm>
                      <a:off x="0" y="0"/>
                      <a:ext cx="5795048" cy="130710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1B03" w:rsidRDefault="00921B03" w:rsidP="00F623F7">
      <w:pPr>
        <w:pStyle w:val="Cmsor3"/>
      </w:pPr>
      <w:bookmarkStart w:id="18" w:name="_Toc515267158"/>
      <w:proofErr w:type="spellStart"/>
      <w:r>
        <w:t>Logok</w:t>
      </w:r>
      <w:bookmarkEnd w:id="18"/>
      <w:proofErr w:type="spellEnd"/>
    </w:p>
    <w:p w:rsidR="000C11F0" w:rsidRDefault="00A21EFA" w:rsidP="00921B03">
      <w:r>
        <w:object w:dxaOrig="1544" w:dyaOrig="998">
          <v:shape id="_x0000_i1132" type="#_x0000_t75" style="width:77.25pt;height:50.25pt" o:ole="">
            <v:imagedata r:id="rId31" o:title=""/>
          </v:shape>
          <o:OLEObject Type="Embed" ProgID="Package" ShapeID="_x0000_i1132" DrawAspect="Icon" ObjectID="_1589106972" r:id="rId32"/>
        </w:object>
      </w:r>
    </w:p>
    <w:p w:rsidR="00016F53" w:rsidRDefault="00921B03" w:rsidP="00F623F7">
      <w:pPr>
        <w:pStyle w:val="Cmsor2"/>
      </w:pPr>
      <w:bookmarkStart w:id="19" w:name="_Toc515267159"/>
      <w:r>
        <w:t>Érkeztetési adatok</w:t>
      </w:r>
      <w:r w:rsidR="00016F53">
        <w:t xml:space="preserve"> beemelése</w:t>
      </w:r>
      <w:bookmarkEnd w:id="19"/>
    </w:p>
    <w:p w:rsidR="00921B03" w:rsidRPr="00921B03" w:rsidRDefault="00921B03" w:rsidP="00921B03">
      <w:r w:rsidRPr="00921B03">
        <w:t>A bejövő irat kiválasztásával érkeztetési adatainak beemelése</w:t>
      </w:r>
      <w:r>
        <w:t>.</w:t>
      </w:r>
    </w:p>
    <w:p w:rsidR="00016F53" w:rsidRDefault="00016F53" w:rsidP="00CF188B">
      <w:pPr>
        <w:ind w:firstLine="0"/>
      </w:pPr>
      <w:r>
        <w:rPr>
          <w:noProof/>
          <w:lang w:eastAsia="hu-HU"/>
        </w:rPr>
        <w:drawing>
          <wp:inline distT="0" distB="0" distL="0" distR="0" wp14:anchorId="0DF71A65" wp14:editId="5BBC5128">
            <wp:extent cx="5677469" cy="1862455"/>
            <wp:effectExtent l="19050" t="19050" r="19050" b="2349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24421" t="29960" r="25375" b="39636"/>
                    <a:stretch/>
                  </pic:blipFill>
                  <pic:spPr bwMode="auto">
                    <a:xfrm>
                      <a:off x="0" y="0"/>
                      <a:ext cx="5752797" cy="1887166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6F53" w:rsidRDefault="00016F53" w:rsidP="00F623F7">
      <w:pPr>
        <w:pStyle w:val="Cmsor2"/>
      </w:pPr>
      <w:bookmarkStart w:id="20" w:name="_Toc515267160"/>
      <w:r>
        <w:t>Bevallás feldolgozása</w:t>
      </w:r>
      <w:bookmarkEnd w:id="20"/>
    </w:p>
    <w:p w:rsidR="00792898" w:rsidRPr="00792898" w:rsidRDefault="00792898" w:rsidP="00792898">
      <w:r>
        <w:t>A bevallás jelen esetben tetszőleges adatokkal kerül feldolgozásra.</w:t>
      </w:r>
    </w:p>
    <w:p w:rsidR="00016F53" w:rsidRDefault="00016F53" w:rsidP="00F623F7">
      <w:pPr>
        <w:pStyle w:val="Cmsor2"/>
      </w:pPr>
      <w:bookmarkStart w:id="21" w:name="_Toc515267161"/>
      <w:r>
        <w:lastRenderedPageBreak/>
        <w:t>Bevallás mentése</w:t>
      </w:r>
      <w:bookmarkEnd w:id="21"/>
    </w:p>
    <w:p w:rsidR="00792898" w:rsidRPr="00792898" w:rsidRDefault="00792898" w:rsidP="00792898">
      <w:r>
        <w:t>A</w:t>
      </w:r>
      <w:r w:rsidR="00095408">
        <w:t xml:space="preserve"> </w:t>
      </w:r>
      <w:proofErr w:type="gramStart"/>
      <w:r w:rsidR="00095408">
        <w:t>bevallás</w:t>
      </w:r>
      <w:r>
        <w:t xml:space="preserve"> </w:t>
      </w:r>
      <w:r w:rsidR="00095408">
        <w:t>mentés</w:t>
      </w:r>
      <w:proofErr w:type="gramEnd"/>
      <w:r w:rsidR="00095408">
        <w:t xml:space="preserve"> nyomógombbal történő </w:t>
      </w:r>
      <w:r>
        <w:t>mentésével a bejövő irat az iktatórendszerben elintézett állapotba kerül.</w:t>
      </w:r>
    </w:p>
    <w:p w:rsidR="00016F53" w:rsidRDefault="00016F53" w:rsidP="00CF188B">
      <w:pPr>
        <w:ind w:firstLine="0"/>
      </w:pPr>
      <w:r>
        <w:rPr>
          <w:noProof/>
          <w:lang w:eastAsia="hu-HU"/>
        </w:rPr>
        <w:drawing>
          <wp:inline distT="0" distB="0" distL="0" distR="0" wp14:anchorId="62825BC6" wp14:editId="3E079884">
            <wp:extent cx="5735448" cy="2347415"/>
            <wp:effectExtent l="19050" t="19050" r="17780" b="1524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l="24048" t="51832" r="25017" b="9682"/>
                    <a:stretch/>
                  </pic:blipFill>
                  <pic:spPr bwMode="auto">
                    <a:xfrm>
                      <a:off x="0" y="0"/>
                      <a:ext cx="5771584" cy="236220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6F53" w:rsidRDefault="00792898" w:rsidP="00F623F7">
      <w:pPr>
        <w:pStyle w:val="Cmsor3"/>
      </w:pPr>
      <w:bookmarkStart w:id="22" w:name="_Toc515267162"/>
      <w:proofErr w:type="spellStart"/>
      <w:r>
        <w:t>Logok</w:t>
      </w:r>
      <w:bookmarkEnd w:id="22"/>
      <w:proofErr w:type="spellEnd"/>
    </w:p>
    <w:p w:rsidR="000C11F0" w:rsidRDefault="00A21EFA" w:rsidP="00016F53">
      <w:r>
        <w:object w:dxaOrig="1544" w:dyaOrig="998">
          <v:shape id="_x0000_i1136" type="#_x0000_t75" style="width:77.25pt;height:50.25pt" o:ole="">
            <v:imagedata r:id="rId35" o:title=""/>
          </v:shape>
          <o:OLEObject Type="Embed" ProgID="Package" ShapeID="_x0000_i1136" DrawAspect="Icon" ObjectID="_1589106973" r:id="rId36"/>
        </w:object>
      </w:r>
    </w:p>
    <w:p w:rsidR="00016F53" w:rsidRDefault="00016F53" w:rsidP="00F623F7">
      <w:pPr>
        <w:pStyle w:val="Cmsor2"/>
      </w:pPr>
      <w:bookmarkStart w:id="23" w:name="_Toc515267163"/>
      <w:r>
        <w:t xml:space="preserve">Határozatkészítés – </w:t>
      </w:r>
      <w:proofErr w:type="gramStart"/>
      <w:r>
        <w:t>iktatószám kérés</w:t>
      </w:r>
      <w:bookmarkEnd w:id="23"/>
      <w:proofErr w:type="gramEnd"/>
    </w:p>
    <w:p w:rsidR="00921B03" w:rsidRDefault="00921B03" w:rsidP="00792898">
      <w:r>
        <w:t>Ügyvitel/Dokumentum létrehozása menüpontban a megfelelő iratra szűrés.</w:t>
      </w:r>
    </w:p>
    <w:p w:rsidR="00921B03" w:rsidRDefault="00921B03" w:rsidP="00792898">
      <w:r>
        <w:t xml:space="preserve">A példa új kimenő </w:t>
      </w:r>
      <w:proofErr w:type="spellStart"/>
      <w:r>
        <w:t>alszám</w:t>
      </w:r>
      <w:proofErr w:type="spellEnd"/>
      <w:r w:rsidRPr="005565C8">
        <w:t xml:space="preserve"> kérés</w:t>
      </w:r>
      <w:r>
        <w:t>t mutat be</w:t>
      </w:r>
      <w:r w:rsidRPr="005565C8">
        <w:t xml:space="preserve"> </w:t>
      </w:r>
      <w:proofErr w:type="spellStart"/>
      <w:r w:rsidRPr="005565C8">
        <w:t>főszám</w:t>
      </w:r>
      <w:proofErr w:type="spellEnd"/>
      <w:r w:rsidRPr="005565C8">
        <w:t xml:space="preserve"> alapján</w:t>
      </w:r>
      <w:r>
        <w:t>.</w:t>
      </w:r>
      <w:r w:rsidR="00903570">
        <w:t xml:space="preserve"> Ezen kívül lehetséges kimenő iktatószám kérése </w:t>
      </w:r>
      <w:proofErr w:type="spellStart"/>
      <w:r w:rsidR="00903570">
        <w:t>főszám</w:t>
      </w:r>
      <w:proofErr w:type="spellEnd"/>
      <w:r w:rsidR="00903570">
        <w:t xml:space="preserve"> megadása nélkül, valamint bejövő iktatás (gépjárműadónál).</w:t>
      </w:r>
    </w:p>
    <w:p w:rsidR="00016F53" w:rsidRDefault="00CF188B" w:rsidP="00792898">
      <w:r>
        <w:t xml:space="preserve">A </w:t>
      </w:r>
      <w:r w:rsidR="00095408">
        <w:t xml:space="preserve">dokumentum adatoknál a nagyító ikon segítségével </w:t>
      </w:r>
      <w:proofErr w:type="spellStart"/>
      <w:r w:rsidR="00095408">
        <w:t>a</w:t>
      </w:r>
      <w:r>
        <w:t>megfelelő</w:t>
      </w:r>
      <w:proofErr w:type="spellEnd"/>
      <w:r>
        <w:t xml:space="preserve"> iratsablon kiválasztását, majd a</w:t>
      </w:r>
      <w:r w:rsidR="00016F53">
        <w:t xml:space="preserve">z </w:t>
      </w:r>
      <w:proofErr w:type="gramStart"/>
      <w:r w:rsidR="00016F53">
        <w:t>Iktatószám kérés</w:t>
      </w:r>
      <w:proofErr w:type="gramEnd"/>
      <w:r w:rsidR="00016F53">
        <w:t xml:space="preserve"> gomb</w:t>
      </w:r>
      <w:r>
        <w:t xml:space="preserve"> </w:t>
      </w:r>
      <w:r w:rsidR="00095408">
        <w:t xml:space="preserve">(egyszeri) </w:t>
      </w:r>
      <w:r>
        <w:t>megnyomását követően</w:t>
      </w:r>
      <w:r w:rsidR="00016F53" w:rsidRPr="005565C8">
        <w:t xml:space="preserve"> az iktatószám automatikusan </w:t>
      </w:r>
      <w:r w:rsidR="00921B03">
        <w:t>iktatásra</w:t>
      </w:r>
      <w:r w:rsidR="00016F53" w:rsidRPr="005565C8">
        <w:t xml:space="preserve"> és beemelésre kerül</w:t>
      </w:r>
      <w:r w:rsidR="00016F53">
        <w:t>.</w:t>
      </w:r>
    </w:p>
    <w:p w:rsidR="00095408" w:rsidRDefault="00095408" w:rsidP="00792898">
      <w:r>
        <w:t xml:space="preserve">Az </w:t>
      </w:r>
      <w:proofErr w:type="gramStart"/>
      <w:r>
        <w:t>iktatószám kérést</w:t>
      </w:r>
      <w:proofErr w:type="gramEnd"/>
      <w:r>
        <w:t xml:space="preserve"> követően a mentés gombbal a dokumentum létrehozásra kerül.</w:t>
      </w:r>
    </w:p>
    <w:p w:rsidR="00016F53" w:rsidRDefault="00016F53" w:rsidP="00CF188B">
      <w:pPr>
        <w:ind w:firstLine="0"/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4472D4C6" wp14:editId="04597B16">
            <wp:extent cx="5219700" cy="3643952"/>
            <wp:effectExtent l="19050" t="19050" r="19050" b="1397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/>
                    <a:srcRect l="23931" t="16185" r="24188" b="16950"/>
                    <a:stretch/>
                  </pic:blipFill>
                  <pic:spPr bwMode="auto">
                    <a:xfrm>
                      <a:off x="0" y="0"/>
                      <a:ext cx="5229855" cy="3651041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6F53" w:rsidRDefault="00792898" w:rsidP="00F623F7">
      <w:pPr>
        <w:pStyle w:val="Cmsor3"/>
      </w:pPr>
      <w:bookmarkStart w:id="24" w:name="_Toc515267164"/>
      <w:proofErr w:type="spellStart"/>
      <w:r>
        <w:t>Logok</w:t>
      </w:r>
      <w:bookmarkEnd w:id="24"/>
      <w:proofErr w:type="spellEnd"/>
    </w:p>
    <w:p w:rsidR="00903570" w:rsidRPr="00903570" w:rsidRDefault="00903570" w:rsidP="00903570">
      <w:r>
        <w:t xml:space="preserve">Kimenő iktatás </w:t>
      </w:r>
      <w:r w:rsidR="008E23F9">
        <w:t xml:space="preserve">adott </w:t>
      </w:r>
      <w:proofErr w:type="spellStart"/>
      <w:r>
        <w:t>főszámra</w:t>
      </w:r>
      <w:proofErr w:type="spellEnd"/>
      <w:r>
        <w:t>:</w:t>
      </w:r>
    </w:p>
    <w:p w:rsidR="00016F53" w:rsidRDefault="00A21EFA" w:rsidP="00016F53">
      <w:r>
        <w:object w:dxaOrig="1544" w:dyaOrig="998">
          <v:shape id="_x0000_i1139" type="#_x0000_t75" style="width:77.25pt;height:50.25pt" o:ole="">
            <v:imagedata r:id="rId38" o:title=""/>
          </v:shape>
          <o:OLEObject Type="Embed" ProgID="Package" ShapeID="_x0000_i1139" DrawAspect="Icon" ObjectID="_1589106974" r:id="rId39"/>
        </w:object>
      </w:r>
    </w:p>
    <w:p w:rsidR="00903570" w:rsidRDefault="00903570" w:rsidP="00016F53">
      <w:r>
        <w:t xml:space="preserve">Kimenő iktatás </w:t>
      </w:r>
      <w:proofErr w:type="spellStart"/>
      <w:r>
        <w:t>főszám</w:t>
      </w:r>
      <w:proofErr w:type="spellEnd"/>
      <w:r>
        <w:t xml:space="preserve"> megadása nélkül:</w:t>
      </w:r>
    </w:p>
    <w:p w:rsidR="00903570" w:rsidRDefault="00A21EFA" w:rsidP="00016F53">
      <w:r>
        <w:object w:dxaOrig="1544" w:dyaOrig="998">
          <v:shape id="_x0000_i1145" type="#_x0000_t75" style="width:77.25pt;height:50.25pt" o:ole="">
            <v:imagedata r:id="rId40" o:title=""/>
          </v:shape>
          <o:OLEObject Type="Embed" ProgID="Package" ShapeID="_x0000_i1145" DrawAspect="Icon" ObjectID="_1589106975" r:id="rId41"/>
        </w:object>
      </w:r>
    </w:p>
    <w:p w:rsidR="00016F53" w:rsidRDefault="00016F53" w:rsidP="00F623F7">
      <w:pPr>
        <w:pStyle w:val="Cmsor2"/>
      </w:pPr>
      <w:bookmarkStart w:id="25" w:name="_Toc515267165"/>
      <w:r>
        <w:t>Boríték elküldése</w:t>
      </w:r>
      <w:bookmarkEnd w:id="25"/>
    </w:p>
    <w:p w:rsidR="00016F53" w:rsidRDefault="00016F53" w:rsidP="00792898">
      <w:r>
        <w:t>A</w:t>
      </w:r>
      <w:r w:rsidR="00921B03">
        <w:t>z Ügyvitel/Levelezés/Boríték készítés menüpontban a</w:t>
      </w:r>
      <w:r w:rsidRPr="005565C8">
        <w:t xml:space="preserve"> megjelenített táblázat szűrése </w:t>
      </w:r>
      <w:r w:rsidR="002914FB">
        <w:t xml:space="preserve">szükséges </w:t>
      </w:r>
      <w:r w:rsidRPr="005565C8">
        <w:t>arra a tételre, amit át kívánunk küldeni az IRAT rendszernek (ellenkező esetben minden irat átadásra kerül)</w:t>
      </w:r>
      <w:r>
        <w:t>.</w:t>
      </w:r>
    </w:p>
    <w:p w:rsidR="002914FB" w:rsidRDefault="002914FB" w:rsidP="00792898">
      <w:r>
        <w:t>Az iktatórendszer feladatoknál a b</w:t>
      </w:r>
      <w:r w:rsidR="00016F53">
        <w:t>orítékok elküldése</w:t>
      </w:r>
      <w:r>
        <w:t xml:space="preserve"> gomb hatására</w:t>
      </w:r>
      <w:r w:rsidR="00016F53">
        <w:t xml:space="preserve"> </w:t>
      </w:r>
      <w:r w:rsidRPr="002914FB">
        <w:t>az "IRAT-</w:t>
      </w:r>
      <w:proofErr w:type="spellStart"/>
      <w:r w:rsidRPr="002914FB">
        <w:t>nak</w:t>
      </w:r>
      <w:proofErr w:type="spellEnd"/>
      <w:r w:rsidRPr="002914FB">
        <w:t xml:space="preserve"> elküldve?" </w:t>
      </w:r>
      <w:proofErr w:type="gramStart"/>
      <w:r w:rsidRPr="002914FB">
        <w:t>oszlopban</w:t>
      </w:r>
      <w:proofErr w:type="gramEnd"/>
      <w:r w:rsidRPr="002914FB">
        <w:t xml:space="preserve"> található négyzetben pipa jelenik meg az adott </w:t>
      </w:r>
      <w:r>
        <w:t>tétel(</w:t>
      </w:r>
      <w:proofErr w:type="spellStart"/>
      <w:r>
        <w:t>ek</w:t>
      </w:r>
      <w:proofErr w:type="spellEnd"/>
      <w:r>
        <w:t>)</w:t>
      </w:r>
      <w:r w:rsidRPr="002914FB">
        <w:t xml:space="preserve"> sorában</w:t>
      </w:r>
      <w:r>
        <w:t>.</w:t>
      </w:r>
    </w:p>
    <w:p w:rsidR="00016F53" w:rsidRDefault="002914FB" w:rsidP="00792898">
      <w:r w:rsidRPr="002914FB">
        <w:t xml:space="preserve">Az Iratkezelő szakrendszerben az irat ügyintézési feladatról expediálásra kerül, ezzel </w:t>
      </w:r>
      <w:proofErr w:type="gramStart"/>
      <w:r w:rsidRPr="002914FB">
        <w:t>automatikusan</w:t>
      </w:r>
      <w:proofErr w:type="gramEnd"/>
      <w:r w:rsidRPr="002914FB">
        <w:t xml:space="preserve"> elvégezve a </w:t>
      </w:r>
      <w:proofErr w:type="spellStart"/>
      <w:r w:rsidRPr="002914FB">
        <w:t>kiadmányozási</w:t>
      </w:r>
      <w:proofErr w:type="spellEnd"/>
      <w:r w:rsidRPr="002914FB">
        <w:t xml:space="preserve"> feladatot.</w:t>
      </w:r>
    </w:p>
    <w:p w:rsidR="00016F53" w:rsidRDefault="00F9228E" w:rsidP="00373A8C">
      <w:pPr>
        <w:ind w:firstLine="0"/>
      </w:pPr>
      <w:r>
        <w:rPr>
          <w:noProof/>
          <w:lang w:eastAsia="hu-HU"/>
        </w:rPr>
        <w:lastRenderedPageBreak/>
        <w:drawing>
          <wp:inline distT="0" distB="0" distL="0" distR="0" wp14:anchorId="77D3B595" wp14:editId="0FEA16FC">
            <wp:extent cx="5760720" cy="883285"/>
            <wp:effectExtent l="0" t="0" r="0" b="0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8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F53" w:rsidRDefault="00792898" w:rsidP="003975F2">
      <w:pPr>
        <w:pStyle w:val="Cmsor3"/>
      </w:pPr>
      <w:bookmarkStart w:id="26" w:name="_Toc515267166"/>
      <w:proofErr w:type="spellStart"/>
      <w:r>
        <w:t>Logok</w:t>
      </w:r>
      <w:bookmarkEnd w:id="26"/>
      <w:proofErr w:type="spellEnd"/>
    </w:p>
    <w:p w:rsidR="000C11F0" w:rsidRDefault="00A21EFA" w:rsidP="00016F53">
      <w:r>
        <w:object w:dxaOrig="1544" w:dyaOrig="998">
          <v:shape id="_x0000_i1149" type="#_x0000_t75" style="width:77.25pt;height:50.25pt" o:ole="">
            <v:imagedata r:id="rId43" o:title=""/>
          </v:shape>
          <o:OLEObject Type="Embed" ProgID="Package" ShapeID="_x0000_i1149" DrawAspect="Icon" ObjectID="_1589106976" r:id="rId44"/>
        </w:object>
      </w:r>
    </w:p>
    <w:p w:rsidR="00016F53" w:rsidRDefault="00016F53" w:rsidP="003975F2">
      <w:pPr>
        <w:pStyle w:val="Cmsor2"/>
      </w:pPr>
      <w:bookmarkStart w:id="27" w:name="_Toc515267167"/>
      <w:r>
        <w:t>Kimenő irat expediálása az iktatórendszerben</w:t>
      </w:r>
      <w:bookmarkEnd w:id="27"/>
    </w:p>
    <w:p w:rsidR="00792898" w:rsidRPr="00792898" w:rsidRDefault="00792898" w:rsidP="00792898">
      <w:r>
        <w:t>Expediálás módja: Postával kézbesítendő</w:t>
      </w:r>
    </w:p>
    <w:p w:rsidR="00016F53" w:rsidRDefault="00016F53" w:rsidP="003975F2">
      <w:pPr>
        <w:pStyle w:val="Cmsor2"/>
      </w:pPr>
      <w:bookmarkStart w:id="28" w:name="_Toc515267168"/>
      <w:r>
        <w:t>Kimenő irat postázása az iktatórendszerben</w:t>
      </w:r>
      <w:bookmarkEnd w:id="28"/>
    </w:p>
    <w:p w:rsidR="00016F53" w:rsidRDefault="00016F53" w:rsidP="00792898">
      <w:r>
        <w:t>Itt történik a ragszám megadása.</w:t>
      </w:r>
    </w:p>
    <w:p w:rsidR="00016F53" w:rsidRDefault="00016F53" w:rsidP="00F623F7">
      <w:pPr>
        <w:pStyle w:val="Cmsor2"/>
      </w:pPr>
      <w:bookmarkStart w:id="29" w:name="_Toc515267169"/>
      <w:r>
        <w:t>Boríték ellenőrzés az ASP</w:t>
      </w:r>
      <w:proofErr w:type="gramStart"/>
      <w:r>
        <w:t>.ADÓ</w:t>
      </w:r>
      <w:proofErr w:type="gramEnd"/>
      <w:r>
        <w:t xml:space="preserve"> rendszerben</w:t>
      </w:r>
      <w:bookmarkEnd w:id="29"/>
    </w:p>
    <w:p w:rsidR="00016F53" w:rsidRDefault="00921B03" w:rsidP="00792898">
      <w:r>
        <w:t>Az Ügyvitel/Levelezés/Boríték készítés menüpontban a</w:t>
      </w:r>
      <w:r w:rsidR="00016F53" w:rsidRPr="0001178C">
        <w:t xml:space="preserve"> megjelenített táblázat szűrése </w:t>
      </w:r>
      <w:r w:rsidR="002914FB">
        <w:t xml:space="preserve">szükséges </w:t>
      </w:r>
      <w:r w:rsidR="00016F53" w:rsidRPr="0001178C">
        <w:t xml:space="preserve">arra a tételre, </w:t>
      </w:r>
      <w:r w:rsidR="00016F53">
        <w:t>amelynek ragszámát ellenőrizni kívánjuk az IRAT rendszerből</w:t>
      </w:r>
      <w:r w:rsidR="00016F53" w:rsidRPr="0001178C">
        <w:t xml:space="preserve"> (ellenkező esetben minden </w:t>
      </w:r>
      <w:r w:rsidR="00016F53">
        <w:t>ellenőrzésre</w:t>
      </w:r>
      <w:r w:rsidR="00016F53" w:rsidRPr="0001178C">
        <w:t xml:space="preserve"> kerül).</w:t>
      </w:r>
    </w:p>
    <w:p w:rsidR="00903570" w:rsidRPr="005565C8" w:rsidRDefault="00016F53" w:rsidP="00792898">
      <w:r>
        <w:t xml:space="preserve">Az iktatórendszerben megadott </w:t>
      </w:r>
      <w:proofErr w:type="gramStart"/>
      <w:r>
        <w:t>ragszám(</w:t>
      </w:r>
      <w:proofErr w:type="gramEnd"/>
      <w:r>
        <w:t>ok) lekérdezése a Borítékok ellenőrzése gombbal</w:t>
      </w:r>
    </w:p>
    <w:p w:rsidR="00016F53" w:rsidRDefault="007667C0" w:rsidP="00373A8C">
      <w:pPr>
        <w:pStyle w:val="Kp"/>
        <w:ind w:firstLine="0"/>
      </w:pPr>
      <w:r>
        <w:rPr>
          <w:noProof/>
          <w:lang w:eastAsia="hu-HU"/>
        </w:rPr>
        <w:drawing>
          <wp:inline distT="0" distB="0" distL="0" distR="0" wp14:anchorId="22806CC8" wp14:editId="33DA0714">
            <wp:extent cx="5760720" cy="883285"/>
            <wp:effectExtent l="0" t="0" r="0" b="0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8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F53" w:rsidRDefault="00792898" w:rsidP="00735A06">
      <w:pPr>
        <w:pStyle w:val="Cmsor3"/>
        <w:ind w:left="851" w:hanging="851"/>
      </w:pPr>
      <w:bookmarkStart w:id="30" w:name="_Toc515267170"/>
      <w:proofErr w:type="spellStart"/>
      <w:r>
        <w:t>Logok</w:t>
      </w:r>
      <w:bookmarkEnd w:id="30"/>
      <w:proofErr w:type="spellEnd"/>
    </w:p>
    <w:p w:rsidR="000C11F0" w:rsidRDefault="00A21EFA" w:rsidP="00735A06">
      <w:pPr>
        <w:ind w:left="720" w:hanging="720"/>
      </w:pPr>
      <w:r>
        <w:object w:dxaOrig="1544" w:dyaOrig="998">
          <v:shape id="_x0000_i1153" type="#_x0000_t75" style="width:77.25pt;height:50.25pt" o:ole="">
            <v:imagedata r:id="rId45" o:title=""/>
          </v:shape>
          <o:OLEObject Type="Embed" ProgID="Package" ShapeID="_x0000_i1153" DrawAspect="Icon" ObjectID="_1589106977" r:id="rId46"/>
        </w:object>
      </w:r>
    </w:p>
    <w:p w:rsidR="00016F53" w:rsidRDefault="00016F53" w:rsidP="00735A06">
      <w:pPr>
        <w:pStyle w:val="Cmsor2"/>
        <w:ind w:left="720" w:hanging="720"/>
      </w:pPr>
      <w:bookmarkStart w:id="31" w:name="_Toc515267171"/>
      <w:r>
        <w:t>Boríték mentése</w:t>
      </w:r>
      <w:bookmarkEnd w:id="31"/>
    </w:p>
    <w:p w:rsidR="00016F53" w:rsidRDefault="00921B03" w:rsidP="00735A06">
      <w:r>
        <w:t>Az Ügyvitel/Levelezés/Boríték készítés menüpontban a</w:t>
      </w:r>
      <w:r w:rsidR="00016F53" w:rsidRPr="0001178C">
        <w:t xml:space="preserve"> sikeres ragszám lekérdezést követően a Borítékok mentése gomb megnyomása hatására a feldolgozott tétel eltűnik a </w:t>
      </w:r>
      <w:r w:rsidR="000E2C6D">
        <w:t>listából.</w:t>
      </w:r>
    </w:p>
    <w:p w:rsidR="00792898" w:rsidRDefault="00735A06" w:rsidP="00735A06">
      <w:pPr>
        <w:pStyle w:val="Cmsor2"/>
        <w:ind w:left="720" w:hanging="720"/>
      </w:pPr>
      <w:r>
        <w:t xml:space="preserve"> </w:t>
      </w:r>
      <w:bookmarkStart w:id="32" w:name="_Toc515267172"/>
      <w:r w:rsidR="00016F53">
        <w:t>A visszaérkezett tértivevény adatainak rögzítése az</w:t>
      </w:r>
      <w:r w:rsidR="00792898">
        <w:t xml:space="preserve"> iktatórendszerben</w:t>
      </w:r>
      <w:bookmarkEnd w:id="32"/>
    </w:p>
    <w:p w:rsidR="00016F53" w:rsidRDefault="00016F53" w:rsidP="00735A06">
      <w:r>
        <w:t>Kézbesítés: sikeres/sikertelen, V</w:t>
      </w:r>
      <w:r w:rsidR="000E2C6D">
        <w:t xml:space="preserve">evény </w:t>
      </w:r>
      <w:proofErr w:type="gramStart"/>
      <w:r w:rsidR="000E2C6D">
        <w:t>státusz</w:t>
      </w:r>
      <w:proofErr w:type="gramEnd"/>
      <w:r w:rsidR="000E2C6D">
        <w:t>, Kézbesítés dátum</w:t>
      </w:r>
    </w:p>
    <w:p w:rsidR="00016F53" w:rsidRDefault="00735A06" w:rsidP="00735A06">
      <w:pPr>
        <w:pStyle w:val="Cmsor2"/>
        <w:ind w:left="720" w:hanging="720"/>
      </w:pPr>
      <w:r>
        <w:lastRenderedPageBreak/>
        <w:t xml:space="preserve"> </w:t>
      </w:r>
      <w:bookmarkStart w:id="33" w:name="_Toc515267173"/>
      <w:r w:rsidR="00016F53">
        <w:t>Tértivevény lekérdezés az ASP</w:t>
      </w:r>
      <w:proofErr w:type="gramStart"/>
      <w:r w:rsidR="00016F53">
        <w:t>.ADÓ</w:t>
      </w:r>
      <w:proofErr w:type="gramEnd"/>
      <w:r w:rsidR="00016F53">
        <w:t xml:space="preserve"> rendszerben</w:t>
      </w:r>
      <w:bookmarkEnd w:id="33"/>
    </w:p>
    <w:p w:rsidR="00016F53" w:rsidRDefault="00921B03" w:rsidP="00735A06">
      <w:r>
        <w:t>Az Ügyvitel/Levelezés/Átvételi adatok feldolgozása menüpontban a</w:t>
      </w:r>
      <w:r w:rsidR="00016F53" w:rsidRPr="005565C8">
        <w:t xml:space="preserve"> megjelenített táblázat szűrése</w:t>
      </w:r>
      <w:r w:rsidR="001B788E">
        <w:t xml:space="preserve"> szükséges</w:t>
      </w:r>
      <w:r w:rsidR="00016F53" w:rsidRPr="005565C8">
        <w:t xml:space="preserve"> arra a tételre, </w:t>
      </w:r>
      <w:r w:rsidR="00016F53">
        <w:t xml:space="preserve">amely tértivevény adatait le kívánjuk kérdezni </w:t>
      </w:r>
      <w:r w:rsidR="00016F53" w:rsidRPr="005565C8">
        <w:t>az IRAT rendszer</w:t>
      </w:r>
      <w:r w:rsidR="00016F53">
        <w:t>ből</w:t>
      </w:r>
      <w:r w:rsidR="00016F53" w:rsidRPr="005565C8">
        <w:t xml:space="preserve"> (ellenkező esetben minden irat </w:t>
      </w:r>
      <w:r w:rsidR="00016F53">
        <w:t>lekérdezésre</w:t>
      </w:r>
      <w:r w:rsidR="00016F53" w:rsidRPr="005565C8">
        <w:t xml:space="preserve"> kerül)</w:t>
      </w:r>
      <w:r w:rsidR="00016F53">
        <w:t>.</w:t>
      </w:r>
    </w:p>
    <w:p w:rsidR="00016F53" w:rsidRPr="0001178C" w:rsidRDefault="00016F53" w:rsidP="00735A06">
      <w:r w:rsidRPr="0001178C">
        <w:t xml:space="preserve">Itt a Tértivevény lekérdezés gombra kattintva lekérdezhető az IRAT szakrendszerből az átvétel jogcíme és </w:t>
      </w:r>
      <w:proofErr w:type="gramStart"/>
      <w:r w:rsidRPr="0001178C">
        <w:t>dátuma</w:t>
      </w:r>
      <w:proofErr w:type="gramEnd"/>
      <w:r w:rsidR="000E2C6D">
        <w:t>.</w:t>
      </w:r>
    </w:p>
    <w:p w:rsidR="00016F53" w:rsidRDefault="007667C0" w:rsidP="007667C0">
      <w:pPr>
        <w:pStyle w:val="Kp"/>
        <w:ind w:firstLine="0"/>
      </w:pPr>
      <w:r>
        <w:rPr>
          <w:noProof/>
          <w:lang w:eastAsia="hu-HU"/>
        </w:rPr>
        <w:drawing>
          <wp:inline distT="0" distB="0" distL="0" distR="0" wp14:anchorId="4E4E5C9C" wp14:editId="2F43BE6A">
            <wp:extent cx="5760720" cy="1040130"/>
            <wp:effectExtent l="0" t="0" r="0" b="762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4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6F53" w:rsidRDefault="003975F2" w:rsidP="003975F2">
      <w:pPr>
        <w:pStyle w:val="Cmsor3"/>
      </w:pPr>
      <w:bookmarkStart w:id="34" w:name="_Toc515267174"/>
      <w:proofErr w:type="spellStart"/>
      <w:r>
        <w:t>L</w:t>
      </w:r>
      <w:r w:rsidR="00792898">
        <w:t>ogok</w:t>
      </w:r>
      <w:bookmarkEnd w:id="34"/>
      <w:proofErr w:type="spellEnd"/>
    </w:p>
    <w:p w:rsidR="008750BB" w:rsidRDefault="00A21EFA" w:rsidP="00735A06">
      <w:pPr>
        <w:ind w:left="720" w:hanging="720"/>
      </w:pPr>
      <w:r>
        <w:object w:dxaOrig="1544" w:dyaOrig="998">
          <v:shape id="_x0000_i1157" type="#_x0000_t75" style="width:77.25pt;height:50.25pt" o:ole="">
            <v:imagedata r:id="rId48" o:title=""/>
          </v:shape>
          <o:OLEObject Type="Embed" ProgID="Package" ShapeID="_x0000_i1157" DrawAspect="Icon" ObjectID="_1589106978" r:id="rId49"/>
        </w:object>
      </w:r>
    </w:p>
    <w:p w:rsidR="00016F53" w:rsidRDefault="00016F53" w:rsidP="00735A06">
      <w:pPr>
        <w:pStyle w:val="Cmsor2"/>
        <w:ind w:left="720" w:hanging="720"/>
      </w:pPr>
      <w:bookmarkStart w:id="35" w:name="_Toc515267175"/>
      <w:r>
        <w:t>Átvételi adatok feldolgozása</w:t>
      </w:r>
      <w:bookmarkEnd w:id="35"/>
    </w:p>
    <w:p w:rsidR="00016F53" w:rsidRDefault="00921B03" w:rsidP="00735A06">
      <w:r>
        <w:t>Az Ügyvitel/Levelezés/Átvételi adatok feldolgozása menüpontban a</w:t>
      </w:r>
      <w:r w:rsidR="00016F53" w:rsidRPr="0001178C">
        <w:t>z átemelt adatok ellenőrzését követően a Feldolgozás bepipálása, majd a Feldolgozás gomb megnyomása után a feldolgozott tétel eltűnik, és a folyamat a jogerősítéssel folytatható</w:t>
      </w:r>
      <w:r w:rsidR="00CF188B">
        <w:t>.</w:t>
      </w:r>
    </w:p>
    <w:p w:rsidR="00016F53" w:rsidRDefault="00016F53" w:rsidP="00735A06">
      <w:pPr>
        <w:pStyle w:val="Cmsor2"/>
        <w:ind w:left="709" w:hanging="709"/>
      </w:pPr>
      <w:bookmarkStart w:id="36" w:name="_Toc515267176"/>
      <w:r>
        <w:t>Jogerőre emelés</w:t>
      </w:r>
      <w:bookmarkEnd w:id="36"/>
    </w:p>
    <w:p w:rsidR="00016F53" w:rsidRDefault="00921B03" w:rsidP="00735A06">
      <w:r>
        <w:t>A Pénzügyek/Jogerősítés menüpontban a</w:t>
      </w:r>
      <w:r w:rsidR="00016F53">
        <w:t>dott iratnál a Jogerőre emelés oszlop bepipálását követően a J</w:t>
      </w:r>
      <w:r w:rsidR="00236241">
        <w:t>ogerősítés gombbal válnak</w:t>
      </w:r>
      <w:r w:rsidR="00016F53">
        <w:t xml:space="preserve"> jogerőssé a tételek.</w:t>
      </w:r>
    </w:p>
    <w:p w:rsidR="00236241" w:rsidRDefault="00236241" w:rsidP="00735A06">
      <w:r>
        <w:t xml:space="preserve">Ezzel egyidejűleg a tényleges jogerő </w:t>
      </w:r>
      <w:proofErr w:type="gramStart"/>
      <w:r>
        <w:t>dátuma</w:t>
      </w:r>
      <w:proofErr w:type="gramEnd"/>
      <w:r>
        <w:t xml:space="preserve"> továbbításra, kerül az iktatórendszer felé, s rögzítésre kerül az irat további adatainál.</w:t>
      </w:r>
    </w:p>
    <w:p w:rsidR="00016F53" w:rsidRDefault="00016F53" w:rsidP="00735A06">
      <w:pPr>
        <w:ind w:left="709" w:hanging="709"/>
      </w:pPr>
      <w:r>
        <w:rPr>
          <w:noProof/>
          <w:lang w:eastAsia="hu-HU"/>
        </w:rPr>
        <w:drawing>
          <wp:inline distT="0" distB="0" distL="0" distR="0" wp14:anchorId="54ECB801" wp14:editId="185BF3DB">
            <wp:extent cx="5714189" cy="1412543"/>
            <wp:effectExtent l="19050" t="19050" r="20320" b="1651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0"/>
                    <a:srcRect l="13151" t="17060" r="33665" b="58668"/>
                    <a:stretch/>
                  </pic:blipFill>
                  <pic:spPr bwMode="auto">
                    <a:xfrm>
                      <a:off x="0" y="0"/>
                      <a:ext cx="5754206" cy="142243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chemeClr val="tx1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6F53" w:rsidRDefault="00792898" w:rsidP="00735A06">
      <w:pPr>
        <w:pStyle w:val="Cmsor3"/>
        <w:ind w:left="993" w:hanging="993"/>
      </w:pPr>
      <w:bookmarkStart w:id="37" w:name="_Toc515267177"/>
      <w:proofErr w:type="spellStart"/>
      <w:r>
        <w:t>Logok</w:t>
      </w:r>
      <w:bookmarkEnd w:id="37"/>
      <w:proofErr w:type="spellEnd"/>
    </w:p>
    <w:p w:rsidR="008750BB" w:rsidRDefault="00A21EFA" w:rsidP="00735A06">
      <w:pPr>
        <w:ind w:left="709" w:hanging="709"/>
      </w:pPr>
      <w:r>
        <w:object w:dxaOrig="1544" w:dyaOrig="998">
          <v:shape id="_x0000_i1161" type="#_x0000_t75" style="width:77.25pt;height:50.25pt" o:ole="">
            <v:imagedata r:id="rId51" o:title=""/>
          </v:shape>
          <o:OLEObject Type="Embed" ProgID="Package" ShapeID="_x0000_i1161" DrawAspect="Icon" ObjectID="_1589106979" r:id="rId52"/>
        </w:object>
      </w:r>
    </w:p>
    <w:p w:rsidR="00735A06" w:rsidRDefault="00735A06" w:rsidP="00735A06">
      <w:pPr>
        <w:pStyle w:val="Cmsor2"/>
      </w:pPr>
      <w:bookmarkStart w:id="38" w:name="_Toc515267178"/>
      <w:r>
        <w:lastRenderedPageBreak/>
        <w:t xml:space="preserve">Tömeges </w:t>
      </w:r>
      <w:proofErr w:type="gramStart"/>
      <w:r>
        <w:t>iktatószám kérés</w:t>
      </w:r>
      <w:bookmarkEnd w:id="38"/>
      <w:proofErr w:type="gramEnd"/>
    </w:p>
    <w:p w:rsidR="00735A06" w:rsidRDefault="00735A06" w:rsidP="00735A06">
      <w:r>
        <w:t xml:space="preserve">Tömeges iktatószám kérés esetén az </w:t>
      </w:r>
      <w:proofErr w:type="gramStart"/>
      <w:r>
        <w:t>iktatószám kérés</w:t>
      </w:r>
      <w:proofErr w:type="gramEnd"/>
      <w:r>
        <w:t xml:space="preserve"> és a tényleges iktatás időben elválhat egymástól. </w:t>
      </w:r>
    </w:p>
    <w:p w:rsidR="00735A06" w:rsidRDefault="00735A06" w:rsidP="00735A06">
      <w:r>
        <w:t>Tömeges iktatás kerül indításra az alábbi folyamatok esetében:</w:t>
      </w:r>
    </w:p>
    <w:p w:rsidR="00735A06" w:rsidRDefault="00735A06" w:rsidP="00735A06">
      <w:pPr>
        <w:pStyle w:val="Listaszerbekezds"/>
        <w:numPr>
          <w:ilvl w:val="0"/>
          <w:numId w:val="32"/>
        </w:numPr>
      </w:pPr>
      <w:r>
        <w:t xml:space="preserve">Évváltás – nyitó kivetések (kimenő iratok tömeges iktatószámkérése) - Gépjárműadó </w:t>
      </w:r>
      <w:proofErr w:type="gramStart"/>
      <w:r>
        <w:t>automatikus</w:t>
      </w:r>
      <w:proofErr w:type="gramEnd"/>
      <w:r>
        <w:t xml:space="preserve"> határozat készítés (nyitó és havi változások esetében is)</w:t>
      </w:r>
    </w:p>
    <w:p w:rsidR="00735A06" w:rsidRDefault="00735A06" w:rsidP="00735A06">
      <w:pPr>
        <w:pStyle w:val="Listaszerbekezds"/>
        <w:numPr>
          <w:ilvl w:val="0"/>
          <w:numId w:val="32"/>
        </w:numPr>
      </w:pPr>
      <w:r>
        <w:t xml:space="preserve">Kivetés </w:t>
      </w:r>
      <w:proofErr w:type="spellStart"/>
      <w:r>
        <w:t>újraszámoláshoz</w:t>
      </w:r>
      <w:proofErr w:type="spellEnd"/>
      <w:r>
        <w:t xml:space="preserve"> tartozó tömeges határozatok (pl. évközi mértékváltás esetén) </w:t>
      </w:r>
    </w:p>
    <w:p w:rsidR="00735A06" w:rsidRDefault="00735A06" w:rsidP="00735A06">
      <w:pPr>
        <w:pStyle w:val="Listaszerbekezds"/>
        <w:numPr>
          <w:ilvl w:val="0"/>
          <w:numId w:val="32"/>
        </w:numPr>
      </w:pPr>
      <w:r>
        <w:t>Dokumentumtárból csoportos műveletként az iktatószámmal nem rendelkező iratok esetében</w:t>
      </w:r>
    </w:p>
    <w:p w:rsidR="00735A06" w:rsidRDefault="00735A06" w:rsidP="00735A06">
      <w:pPr>
        <w:pStyle w:val="Kp"/>
        <w:ind w:left="709" w:hanging="709"/>
      </w:pPr>
      <w:r>
        <w:rPr>
          <w:noProof/>
          <w:lang w:eastAsia="hu-HU"/>
        </w:rPr>
        <w:drawing>
          <wp:inline distT="0" distB="0" distL="0" distR="0" wp14:anchorId="1AA6C4D8" wp14:editId="0ADA535C">
            <wp:extent cx="2761414" cy="1752600"/>
            <wp:effectExtent l="0" t="0" r="127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767946" cy="1756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A06" w:rsidRDefault="00735A06" w:rsidP="00735A06">
      <w:pPr>
        <w:ind w:left="709" w:hanging="709"/>
      </w:pPr>
    </w:p>
    <w:p w:rsidR="00735A06" w:rsidRDefault="00735A06" w:rsidP="003975F2">
      <w:r w:rsidRPr="003975F2">
        <w:t>A tömeges iktatószám kérés lényege, hogy az Irat szakrendszerben</w:t>
      </w:r>
      <w:r>
        <w:t xml:space="preserve"> „befoglalásra” kerül egy iktatószám tartomány (ezt az iktatásra </w:t>
      </w:r>
      <w:proofErr w:type="spellStart"/>
      <w:r>
        <w:t>átküldö</w:t>
      </w:r>
      <w:r w:rsidR="00BB43AE">
        <w:t>tt</w:t>
      </w:r>
      <w:proofErr w:type="spellEnd"/>
      <w:r w:rsidR="00BB43AE">
        <w:t xml:space="preserve"> iratok száma határozza meg).</w:t>
      </w:r>
    </w:p>
    <w:p w:rsidR="003975F2" w:rsidRDefault="003975F2" w:rsidP="003975F2">
      <w:pPr>
        <w:pStyle w:val="Kp"/>
      </w:pPr>
      <w:r>
        <w:rPr>
          <w:noProof/>
          <w:lang w:eastAsia="hu-HU"/>
        </w:rPr>
        <w:drawing>
          <wp:inline distT="0" distB="0" distL="0" distR="0" wp14:anchorId="74BCAF6F" wp14:editId="05A32C50">
            <wp:extent cx="5760720" cy="1828165"/>
            <wp:effectExtent l="0" t="0" r="0" b="63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2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A06" w:rsidRDefault="00BB43AE" w:rsidP="00BB43AE">
      <w:r>
        <w:t>Az iktatószámok létrehozása az Irat szakrendszerben ezt követően háttérfolyamatként ütemezetten történik</w:t>
      </w:r>
    </w:p>
    <w:p w:rsidR="00DD294C" w:rsidRDefault="00DD294C" w:rsidP="00706A5A">
      <w:pPr>
        <w:pStyle w:val="Cmsor3"/>
        <w:ind w:left="993" w:hanging="993"/>
      </w:pPr>
      <w:bookmarkStart w:id="39" w:name="_Toc515267179"/>
      <w:proofErr w:type="spellStart"/>
      <w:r w:rsidRPr="00706A5A">
        <w:t>Logok</w:t>
      </w:r>
      <w:bookmarkEnd w:id="39"/>
      <w:proofErr w:type="spellEnd"/>
    </w:p>
    <w:p w:rsidR="008750BB" w:rsidRDefault="00A21EFA" w:rsidP="002569C3">
      <w:r>
        <w:object w:dxaOrig="1544" w:dyaOrig="998">
          <v:shape id="_x0000_i1165" type="#_x0000_t75" style="width:77.25pt;height:50.25pt" o:ole="">
            <v:imagedata r:id="rId55" o:title=""/>
          </v:shape>
          <o:OLEObject Type="Embed" ProgID="Package" ShapeID="_x0000_i1165" DrawAspect="Icon" ObjectID="_1589106980" r:id="rId56"/>
        </w:object>
      </w:r>
    </w:p>
    <w:p w:rsidR="00DD294C" w:rsidRDefault="00DD294C" w:rsidP="00706A5A">
      <w:pPr>
        <w:pStyle w:val="Cmsor2"/>
      </w:pPr>
      <w:bookmarkStart w:id="40" w:name="_Toc515267180"/>
      <w:r>
        <w:t xml:space="preserve">Tömeges iktatás </w:t>
      </w:r>
      <w:proofErr w:type="gramStart"/>
      <w:r>
        <w:t>státusz</w:t>
      </w:r>
      <w:proofErr w:type="gramEnd"/>
      <w:r>
        <w:t xml:space="preserve"> lekérdezés</w:t>
      </w:r>
      <w:bookmarkEnd w:id="40"/>
    </w:p>
    <w:p w:rsidR="00735A06" w:rsidRDefault="00735A06" w:rsidP="003975F2">
      <w:r>
        <w:t xml:space="preserve">A tömegesen iktatott iratoknál az iktatás </w:t>
      </w:r>
      <w:proofErr w:type="spellStart"/>
      <w:r>
        <w:t>befejeztét</w:t>
      </w:r>
      <w:proofErr w:type="spellEnd"/>
      <w:r>
        <w:t xml:space="preserve"> a Boríték készítés menüpontban a csoportos műveleteknél az Iktatás </w:t>
      </w:r>
      <w:proofErr w:type="spellStart"/>
      <w:r>
        <w:t>befejeztének</w:t>
      </w:r>
      <w:proofErr w:type="spellEnd"/>
      <w:r>
        <w:t xml:space="preserve"> ellenőrzése funkciógombbal szükséges elvégezni.</w:t>
      </w:r>
    </w:p>
    <w:p w:rsidR="00735A06" w:rsidRDefault="003975F2" w:rsidP="003975F2">
      <w:pPr>
        <w:pStyle w:val="Kp"/>
      </w:pPr>
      <w:r>
        <w:rPr>
          <w:noProof/>
          <w:lang w:eastAsia="hu-HU"/>
        </w:rPr>
        <w:lastRenderedPageBreak/>
        <w:drawing>
          <wp:inline distT="0" distB="0" distL="0" distR="0" wp14:anchorId="5FE7BD9F" wp14:editId="58625E51">
            <wp:extent cx="5760720" cy="1833880"/>
            <wp:effectExtent l="0" t="0" r="0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A06" w:rsidRDefault="00735A06" w:rsidP="003975F2">
      <w:r>
        <w:t>Amennyiben megtörtént az iktatás az Iratkezelő szakrendszerben, a táblázat megfelelő oszlopában pipa jelenik meg minden egyes iktatásra került iratnál.</w:t>
      </w:r>
    </w:p>
    <w:p w:rsidR="00735A06" w:rsidRDefault="003975F2" w:rsidP="003975F2">
      <w:pPr>
        <w:pStyle w:val="Kp"/>
      </w:pPr>
      <w:r>
        <w:rPr>
          <w:noProof/>
          <w:lang w:eastAsia="hu-HU"/>
        </w:rPr>
        <w:drawing>
          <wp:inline distT="0" distB="0" distL="0" distR="0" wp14:anchorId="50C9364C" wp14:editId="5234D887">
            <wp:extent cx="5760720" cy="1854835"/>
            <wp:effectExtent l="0" t="0" r="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54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5F2" w:rsidRDefault="00735A06" w:rsidP="003975F2">
      <w:r>
        <w:t xml:space="preserve">Abban az esetben, ha az ellenőrzésre kerülő tábla gépjárműadó határozatokat (is) tartalmaz, ekkor történik meg a gépjárműadó bejövő iratok </w:t>
      </w:r>
      <w:proofErr w:type="gramStart"/>
      <w:r>
        <w:t>automatikus</w:t>
      </w:r>
      <w:proofErr w:type="gramEnd"/>
      <w:r>
        <w:t xml:space="preserve"> elintézése. </w:t>
      </w:r>
    </w:p>
    <w:p w:rsidR="00DD294C" w:rsidRDefault="00735A06" w:rsidP="003975F2">
      <w:r>
        <w:t>Amennyiben a tömegesen iktatott iratok iktatásának befejezése sikeresen ellenőrzésre</w:t>
      </w:r>
      <w:r w:rsidR="003975F2">
        <w:t xml:space="preserve"> került, a folyamat folytatható.</w:t>
      </w:r>
      <w:r w:rsidR="00DD294C" w:rsidRPr="00DD294C">
        <w:t xml:space="preserve"> </w:t>
      </w:r>
    </w:p>
    <w:p w:rsidR="00DD294C" w:rsidRPr="00706A5A" w:rsidRDefault="00DD294C" w:rsidP="00706A5A">
      <w:pPr>
        <w:pStyle w:val="Cmsor3"/>
        <w:ind w:left="993" w:hanging="993"/>
      </w:pPr>
      <w:bookmarkStart w:id="41" w:name="_Toc515267181"/>
      <w:proofErr w:type="spellStart"/>
      <w:r w:rsidRPr="00706A5A">
        <w:t>Logok</w:t>
      </w:r>
      <w:bookmarkEnd w:id="41"/>
      <w:proofErr w:type="spellEnd"/>
    </w:p>
    <w:bookmarkStart w:id="42" w:name="_GoBack"/>
    <w:bookmarkEnd w:id="42"/>
    <w:p w:rsidR="008750BB" w:rsidRDefault="00A21EFA" w:rsidP="007F75F2">
      <w:r>
        <w:object w:dxaOrig="1544" w:dyaOrig="998">
          <v:shape id="_x0000_i1168" type="#_x0000_t75" style="width:77.25pt;height:50.25pt" o:ole="">
            <v:imagedata r:id="rId59" o:title=""/>
          </v:shape>
          <o:OLEObject Type="Embed" ProgID="Package" ShapeID="_x0000_i1168" DrawAspect="Icon" ObjectID="_1589106981" r:id="rId60"/>
        </w:object>
      </w:r>
    </w:p>
    <w:sectPr w:rsidR="008750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A7194" w:rsidRDefault="003A7194" w:rsidP="00E775BC">
      <w:r>
        <w:separator/>
      </w:r>
    </w:p>
  </w:endnote>
  <w:endnote w:type="continuationSeparator" w:id="0">
    <w:p w:rsidR="003A7194" w:rsidRDefault="003A7194" w:rsidP="00E775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294C" w:rsidRDefault="00DD294C" w:rsidP="00E775BC">
    <w:pPr>
      <w:pStyle w:val="llb"/>
    </w:pPr>
    <w:r>
      <w:fldChar w:fldCharType="begin"/>
    </w:r>
    <w:r>
      <w:instrText xml:space="preserve"> PAGE   \* MERGEFORMAT </w:instrText>
    </w:r>
    <w:r>
      <w:fldChar w:fldCharType="separate"/>
    </w:r>
    <w:r w:rsidR="00A21EFA">
      <w:rPr>
        <w:noProof/>
      </w:rPr>
      <w:t>16</w:t>
    </w:r>
    <w:r>
      <w:fldChar w:fldCharType="end"/>
    </w:r>
    <w:r>
      <w:t xml:space="preserve"> / </w:t>
    </w:r>
    <w:r w:rsidR="00A21EFA">
      <w:fldChar w:fldCharType="begin"/>
    </w:r>
    <w:r w:rsidR="00A21EFA">
      <w:instrText xml:space="preserve"> NUMPAGES  \* Arabic  \* MERGEFORMAT </w:instrText>
    </w:r>
    <w:r w:rsidR="00A21EFA">
      <w:fldChar w:fldCharType="separate"/>
    </w:r>
    <w:r w:rsidR="00A21EFA">
      <w:rPr>
        <w:noProof/>
      </w:rPr>
      <w:t>17</w:t>
    </w:r>
    <w:r w:rsidR="00A21EFA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A7194" w:rsidRDefault="003A7194" w:rsidP="00E775BC">
      <w:r>
        <w:separator/>
      </w:r>
    </w:p>
  </w:footnote>
  <w:footnote w:type="continuationSeparator" w:id="0">
    <w:p w:rsidR="003A7194" w:rsidRDefault="003A7194" w:rsidP="00E775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Ind w:w="-72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12"/>
      <w:gridCol w:w="8120"/>
      <w:gridCol w:w="612"/>
    </w:tblGrid>
    <w:tr w:rsidR="00DD294C" w:rsidRPr="005C5C94" w:rsidTr="00854ECD">
      <w:trPr>
        <w:cantSplit/>
        <w:trHeight w:val="416"/>
      </w:trPr>
      <w:tc>
        <w:tcPr>
          <w:tcW w:w="619" w:type="dxa"/>
          <w:vMerge w:val="restart"/>
        </w:tcPr>
        <w:p w:rsidR="00DD294C" w:rsidRPr="008B283B" w:rsidRDefault="00DD294C" w:rsidP="00E775BC"/>
      </w:tc>
      <w:tc>
        <w:tcPr>
          <w:tcW w:w="8255" w:type="dxa"/>
          <w:shd w:val="clear" w:color="auto" w:fill="EEECE1" w:themeFill="background2"/>
          <w:vAlign w:val="center"/>
        </w:tcPr>
        <w:p w:rsidR="00DD294C" w:rsidRPr="00B46672" w:rsidRDefault="00DD294C" w:rsidP="006A5B4D">
          <w:pPr>
            <w:jc w:val="center"/>
          </w:pPr>
          <w:r>
            <w:t>Önkormányzati ASP 2.0</w:t>
          </w:r>
        </w:p>
      </w:tc>
      <w:tc>
        <w:tcPr>
          <w:tcW w:w="620" w:type="dxa"/>
          <w:vMerge w:val="restart"/>
          <w:shd w:val="clear" w:color="auto" w:fill="auto"/>
        </w:tcPr>
        <w:p w:rsidR="00DD294C" w:rsidRPr="00194588" w:rsidRDefault="00DD294C" w:rsidP="00E775BC"/>
      </w:tc>
    </w:tr>
    <w:tr w:rsidR="00DD294C" w:rsidRPr="005C5C94" w:rsidTr="00854ECD">
      <w:trPr>
        <w:cantSplit/>
        <w:trHeight w:val="409"/>
      </w:trPr>
      <w:tc>
        <w:tcPr>
          <w:tcW w:w="619" w:type="dxa"/>
          <w:vMerge/>
        </w:tcPr>
        <w:p w:rsidR="00DD294C" w:rsidRDefault="00DD294C" w:rsidP="00E775BC"/>
      </w:tc>
      <w:tc>
        <w:tcPr>
          <w:tcW w:w="8255" w:type="dxa"/>
          <w:vAlign w:val="center"/>
        </w:tcPr>
        <w:p w:rsidR="00DD294C" w:rsidRPr="006A5B4D" w:rsidRDefault="00DD294C" w:rsidP="006A5B4D">
          <w:pPr>
            <w:jc w:val="center"/>
            <w:rPr>
              <w:b/>
            </w:rPr>
          </w:pPr>
          <w:r>
            <w:rPr>
              <w:b/>
            </w:rPr>
            <w:t>Az ADÓ-IRAT integrációs folyamat bemutatása</w:t>
          </w:r>
        </w:p>
      </w:tc>
      <w:tc>
        <w:tcPr>
          <w:tcW w:w="620" w:type="dxa"/>
          <w:vMerge/>
          <w:shd w:val="clear" w:color="auto" w:fill="auto"/>
        </w:tcPr>
        <w:p w:rsidR="00DD294C" w:rsidRPr="005C5C94" w:rsidRDefault="00DD294C" w:rsidP="00E775BC"/>
      </w:tc>
    </w:tr>
  </w:tbl>
  <w:p w:rsidR="00DD294C" w:rsidRDefault="00DD294C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D10DF"/>
    <w:multiLevelType w:val="hybridMultilevel"/>
    <w:tmpl w:val="D91EFDF0"/>
    <w:lvl w:ilvl="0" w:tplc="F690B2B2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9123698"/>
    <w:multiLevelType w:val="hybridMultilevel"/>
    <w:tmpl w:val="6C5A49F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D735EC"/>
    <w:multiLevelType w:val="multilevel"/>
    <w:tmpl w:val="6D20BF1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5E64F40"/>
    <w:multiLevelType w:val="hybridMultilevel"/>
    <w:tmpl w:val="0C70A87E"/>
    <w:lvl w:ilvl="0" w:tplc="040E0001">
      <w:start w:val="1"/>
      <w:numFmt w:val="bullet"/>
      <w:lvlText w:val=""/>
      <w:lvlJc w:val="left"/>
      <w:pPr>
        <w:ind w:left="2992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37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44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51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58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65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73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80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8752" w:hanging="360"/>
      </w:pPr>
      <w:rPr>
        <w:rFonts w:ascii="Wingdings" w:hAnsi="Wingdings" w:hint="default"/>
      </w:rPr>
    </w:lvl>
  </w:abstractNum>
  <w:abstractNum w:abstractNumId="4" w15:restartNumberingAfterBreak="0">
    <w:nsid w:val="25EC0CAF"/>
    <w:multiLevelType w:val="multilevel"/>
    <w:tmpl w:val="61D239D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31E13EF2"/>
    <w:multiLevelType w:val="hybridMultilevel"/>
    <w:tmpl w:val="20A8594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7D1EB6"/>
    <w:multiLevelType w:val="multilevel"/>
    <w:tmpl w:val="0050725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65F6F96"/>
    <w:multiLevelType w:val="hybridMultilevel"/>
    <w:tmpl w:val="90E88614"/>
    <w:lvl w:ilvl="0" w:tplc="988A552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473D44BB"/>
    <w:multiLevelType w:val="hybridMultilevel"/>
    <w:tmpl w:val="E1504EAC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F460774"/>
    <w:multiLevelType w:val="multilevel"/>
    <w:tmpl w:val="7FDCAFF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91175AF"/>
    <w:multiLevelType w:val="hybridMultilevel"/>
    <w:tmpl w:val="1C646E1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23140C"/>
    <w:multiLevelType w:val="multilevel"/>
    <w:tmpl w:val="D01EB20C"/>
    <w:lvl w:ilvl="0">
      <w:start w:val="1"/>
      <w:numFmt w:val="decimal"/>
      <w:pStyle w:val="Cmsor1"/>
      <w:lvlText w:val="%1"/>
      <w:lvlJc w:val="left"/>
      <w:pPr>
        <w:ind w:left="431" w:hanging="431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431" w:hanging="431"/>
      </w:pPr>
      <w:rPr>
        <w:rFonts w:hint="default"/>
      </w:rPr>
    </w:lvl>
    <w:lvl w:ilvl="2">
      <w:start w:val="1"/>
      <w:numFmt w:val="decimal"/>
      <w:pStyle w:val="Cmsor3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431" w:hanging="431"/>
      </w:pPr>
      <w:rPr>
        <w:rFonts w:hint="default"/>
        <w:b/>
        <w:i w:val="0"/>
      </w:rPr>
    </w:lvl>
    <w:lvl w:ilvl="4">
      <w:start w:val="1"/>
      <w:numFmt w:val="decimal"/>
      <w:pStyle w:val="Cmsor5"/>
      <w:lvlText w:val="%1.%2.%3.%4.%5"/>
      <w:lvlJc w:val="left"/>
      <w:pPr>
        <w:ind w:left="431" w:hanging="43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31" w:hanging="43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1" w:hanging="431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1" w:hanging="431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1" w:hanging="431"/>
      </w:pPr>
      <w:rPr>
        <w:rFonts w:hint="default"/>
      </w:r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10"/>
  </w:num>
  <w:num w:numId="5">
    <w:abstractNumId w:val="8"/>
  </w:num>
  <w:num w:numId="6">
    <w:abstractNumId w:val="2"/>
  </w:num>
  <w:num w:numId="7">
    <w:abstractNumId w:val="2"/>
  </w:num>
  <w:num w:numId="8">
    <w:abstractNumId w:val="2"/>
  </w:num>
  <w:num w:numId="9">
    <w:abstractNumId w:val="9"/>
  </w:num>
  <w:num w:numId="10">
    <w:abstractNumId w:val="9"/>
  </w:num>
  <w:num w:numId="11">
    <w:abstractNumId w:val="4"/>
  </w:num>
  <w:num w:numId="12">
    <w:abstractNumId w:val="0"/>
  </w:num>
  <w:num w:numId="13">
    <w:abstractNumId w:val="6"/>
  </w:num>
  <w:num w:numId="14">
    <w:abstractNumId w:val="9"/>
  </w:num>
  <w:num w:numId="15">
    <w:abstractNumId w:val="2"/>
  </w:num>
  <w:num w:numId="16">
    <w:abstractNumId w:val="9"/>
  </w:num>
  <w:num w:numId="17">
    <w:abstractNumId w:val="9"/>
  </w:num>
  <w:num w:numId="18">
    <w:abstractNumId w:val="9"/>
  </w:num>
  <w:num w:numId="19">
    <w:abstractNumId w:val="2"/>
  </w:num>
  <w:num w:numId="20">
    <w:abstractNumId w:val="9"/>
  </w:num>
  <w:num w:numId="21">
    <w:abstractNumId w:val="11"/>
  </w:num>
  <w:num w:numId="22">
    <w:abstractNumId w:val="11"/>
  </w:num>
  <w:num w:numId="23">
    <w:abstractNumId w:val="11"/>
  </w:num>
  <w:num w:numId="24">
    <w:abstractNumId w:val="11"/>
  </w:num>
  <w:num w:numId="25">
    <w:abstractNumId w:val="11"/>
  </w:num>
  <w:num w:numId="26">
    <w:abstractNumId w:val="11"/>
  </w:num>
  <w:num w:numId="27">
    <w:abstractNumId w:val="11"/>
  </w:num>
  <w:num w:numId="28">
    <w:abstractNumId w:val="7"/>
  </w:num>
  <w:num w:numId="29">
    <w:abstractNumId w:val="11"/>
  </w:num>
  <w:num w:numId="30">
    <w:abstractNumId w:val="3"/>
  </w:num>
  <w:num w:numId="31">
    <w:abstractNumId w:val="11"/>
  </w:num>
  <w:num w:numId="32">
    <w:abstractNumId w:val="5"/>
  </w:num>
  <w:num w:numId="33">
    <w:abstractNumId w:val="11"/>
  </w:num>
  <w:num w:numId="34">
    <w:abstractNumId w:val="11"/>
  </w:num>
  <w:num w:numId="35">
    <w:abstractNumId w:val="11"/>
  </w:num>
  <w:num w:numId="36">
    <w:abstractNumId w:val="11"/>
  </w:num>
  <w:num w:numId="37">
    <w:abstractNumId w:val="11"/>
  </w:num>
  <w:num w:numId="38">
    <w:abstractNumId w:val="11"/>
  </w:num>
  <w:num w:numId="3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1C80"/>
    <w:rsid w:val="00010794"/>
    <w:rsid w:val="00016F53"/>
    <w:rsid w:val="00034E2F"/>
    <w:rsid w:val="00095408"/>
    <w:rsid w:val="000A39D6"/>
    <w:rsid w:val="000A69D2"/>
    <w:rsid w:val="000B39C5"/>
    <w:rsid w:val="000C11F0"/>
    <w:rsid w:val="000E2C6D"/>
    <w:rsid w:val="00105021"/>
    <w:rsid w:val="00115137"/>
    <w:rsid w:val="00140851"/>
    <w:rsid w:val="00173790"/>
    <w:rsid w:val="00194588"/>
    <w:rsid w:val="001B5FE1"/>
    <w:rsid w:val="001B788E"/>
    <w:rsid w:val="001C2B6F"/>
    <w:rsid w:val="001D6F6F"/>
    <w:rsid w:val="00220497"/>
    <w:rsid w:val="00236241"/>
    <w:rsid w:val="002416B8"/>
    <w:rsid w:val="00251C80"/>
    <w:rsid w:val="002569C3"/>
    <w:rsid w:val="002914FB"/>
    <w:rsid w:val="002B2E04"/>
    <w:rsid w:val="002B495D"/>
    <w:rsid w:val="002E625E"/>
    <w:rsid w:val="00304E50"/>
    <w:rsid w:val="00314E46"/>
    <w:rsid w:val="00316063"/>
    <w:rsid w:val="00316521"/>
    <w:rsid w:val="003168AD"/>
    <w:rsid w:val="00331B21"/>
    <w:rsid w:val="003605C9"/>
    <w:rsid w:val="00373A8C"/>
    <w:rsid w:val="003841E3"/>
    <w:rsid w:val="0039540D"/>
    <w:rsid w:val="003975F2"/>
    <w:rsid w:val="003A7194"/>
    <w:rsid w:val="003B2AE6"/>
    <w:rsid w:val="00403DFF"/>
    <w:rsid w:val="00456510"/>
    <w:rsid w:val="00475481"/>
    <w:rsid w:val="0047733C"/>
    <w:rsid w:val="004D76C8"/>
    <w:rsid w:val="004F0BAC"/>
    <w:rsid w:val="005048DB"/>
    <w:rsid w:val="005138A7"/>
    <w:rsid w:val="00576E44"/>
    <w:rsid w:val="00580FEE"/>
    <w:rsid w:val="005875F9"/>
    <w:rsid w:val="00595D97"/>
    <w:rsid w:val="005A1F60"/>
    <w:rsid w:val="005C0E48"/>
    <w:rsid w:val="00643A33"/>
    <w:rsid w:val="006744E1"/>
    <w:rsid w:val="00690850"/>
    <w:rsid w:val="006A5B4D"/>
    <w:rsid w:val="006C6DB2"/>
    <w:rsid w:val="006E49C6"/>
    <w:rsid w:val="00706A5A"/>
    <w:rsid w:val="00726485"/>
    <w:rsid w:val="00735A06"/>
    <w:rsid w:val="00762EEF"/>
    <w:rsid w:val="007667C0"/>
    <w:rsid w:val="007670CF"/>
    <w:rsid w:val="00792898"/>
    <w:rsid w:val="007F75F2"/>
    <w:rsid w:val="007F7E7F"/>
    <w:rsid w:val="00811D36"/>
    <w:rsid w:val="008150A3"/>
    <w:rsid w:val="00815FAA"/>
    <w:rsid w:val="0085131A"/>
    <w:rsid w:val="00854ECD"/>
    <w:rsid w:val="008573F9"/>
    <w:rsid w:val="00872344"/>
    <w:rsid w:val="008750BB"/>
    <w:rsid w:val="008A1225"/>
    <w:rsid w:val="008A3D1E"/>
    <w:rsid w:val="008E23F9"/>
    <w:rsid w:val="00903570"/>
    <w:rsid w:val="00916D89"/>
    <w:rsid w:val="00921B03"/>
    <w:rsid w:val="00942E6A"/>
    <w:rsid w:val="0097360B"/>
    <w:rsid w:val="009A368C"/>
    <w:rsid w:val="009B4CA3"/>
    <w:rsid w:val="00A062D1"/>
    <w:rsid w:val="00A21EFA"/>
    <w:rsid w:val="00A85478"/>
    <w:rsid w:val="00B43015"/>
    <w:rsid w:val="00B829DF"/>
    <w:rsid w:val="00B940D1"/>
    <w:rsid w:val="00BB0E6A"/>
    <w:rsid w:val="00BB13CC"/>
    <w:rsid w:val="00BB43AE"/>
    <w:rsid w:val="00BC5427"/>
    <w:rsid w:val="00BD33E0"/>
    <w:rsid w:val="00BE3760"/>
    <w:rsid w:val="00C02954"/>
    <w:rsid w:val="00C54813"/>
    <w:rsid w:val="00C873B6"/>
    <w:rsid w:val="00C95EA9"/>
    <w:rsid w:val="00CD2AD2"/>
    <w:rsid w:val="00CF02E5"/>
    <w:rsid w:val="00CF188B"/>
    <w:rsid w:val="00D06384"/>
    <w:rsid w:val="00D16980"/>
    <w:rsid w:val="00D24AF9"/>
    <w:rsid w:val="00D3665D"/>
    <w:rsid w:val="00D672A4"/>
    <w:rsid w:val="00D93281"/>
    <w:rsid w:val="00DB3487"/>
    <w:rsid w:val="00DC628B"/>
    <w:rsid w:val="00DC67F9"/>
    <w:rsid w:val="00DD294C"/>
    <w:rsid w:val="00E14E4E"/>
    <w:rsid w:val="00E540C1"/>
    <w:rsid w:val="00E775BC"/>
    <w:rsid w:val="00E826B6"/>
    <w:rsid w:val="00EB17F1"/>
    <w:rsid w:val="00EE6934"/>
    <w:rsid w:val="00F215B5"/>
    <w:rsid w:val="00F50E52"/>
    <w:rsid w:val="00F6072C"/>
    <w:rsid w:val="00F623F7"/>
    <w:rsid w:val="00F922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707991E"/>
  <w15:docId w15:val="{3F69BA86-8AF0-4BE2-A1CD-015C6B4969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HAns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841E3"/>
    <w:pPr>
      <w:spacing w:after="120" w:line="240" w:lineRule="auto"/>
      <w:ind w:firstLine="284"/>
      <w:jc w:val="both"/>
    </w:pPr>
  </w:style>
  <w:style w:type="paragraph" w:styleId="Cmsor1">
    <w:name w:val="heading 1"/>
    <w:basedOn w:val="Norml"/>
    <w:next w:val="Norml"/>
    <w:link w:val="Cmsor1Char"/>
    <w:uiPriority w:val="9"/>
    <w:qFormat/>
    <w:rsid w:val="003841E3"/>
    <w:pPr>
      <w:keepNext/>
      <w:keepLines/>
      <w:numPr>
        <w:numId w:val="27"/>
      </w:numPr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Cmsor2">
    <w:name w:val="heading 2"/>
    <w:basedOn w:val="Cmsor1"/>
    <w:next w:val="Norml"/>
    <w:link w:val="Cmsor2Char"/>
    <w:uiPriority w:val="9"/>
    <w:unhideWhenUsed/>
    <w:qFormat/>
    <w:rsid w:val="003841E3"/>
    <w:pPr>
      <w:numPr>
        <w:ilvl w:val="1"/>
      </w:numPr>
      <w:spacing w:before="240"/>
      <w:outlineLvl w:val="1"/>
    </w:pPr>
    <w:rPr>
      <w:bCs w:val="0"/>
      <w:sz w:val="30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3841E3"/>
    <w:pPr>
      <w:keepNext/>
      <w:keepLines/>
      <w:numPr>
        <w:ilvl w:val="2"/>
        <w:numId w:val="27"/>
      </w:numPr>
      <w:spacing w:before="240"/>
      <w:outlineLvl w:val="2"/>
    </w:pPr>
    <w:rPr>
      <w:rFonts w:eastAsiaTheme="majorEastAsia" w:cstheme="majorBidi"/>
      <w:b/>
      <w:bCs/>
      <w:sz w:val="28"/>
    </w:rPr>
  </w:style>
  <w:style w:type="paragraph" w:styleId="Cmsor4">
    <w:name w:val="heading 4"/>
    <w:basedOn w:val="Norml"/>
    <w:next w:val="Norml"/>
    <w:link w:val="Cmsor4Char"/>
    <w:autoRedefine/>
    <w:uiPriority w:val="9"/>
    <w:unhideWhenUsed/>
    <w:qFormat/>
    <w:rsid w:val="00DD294C"/>
    <w:pPr>
      <w:keepNext/>
      <w:keepLines/>
      <w:numPr>
        <w:ilvl w:val="3"/>
        <w:numId w:val="27"/>
      </w:numPr>
      <w:spacing w:before="200"/>
      <w:outlineLvl w:val="3"/>
    </w:pPr>
    <w:rPr>
      <w:rFonts w:eastAsiaTheme="majorEastAsia" w:cstheme="majorBidi"/>
      <w:b/>
      <w:bCs/>
      <w:i/>
      <w:iCs/>
      <w:sz w:val="26"/>
    </w:rPr>
  </w:style>
  <w:style w:type="paragraph" w:styleId="Cmsor5">
    <w:name w:val="heading 5"/>
    <w:basedOn w:val="Norml"/>
    <w:next w:val="Norml"/>
    <w:link w:val="Cmsor5Char"/>
    <w:autoRedefine/>
    <w:uiPriority w:val="9"/>
    <w:unhideWhenUsed/>
    <w:qFormat/>
    <w:rsid w:val="003841E3"/>
    <w:pPr>
      <w:numPr>
        <w:ilvl w:val="4"/>
        <w:numId w:val="27"/>
      </w:numPr>
      <w:tabs>
        <w:tab w:val="left" w:pos="851"/>
      </w:tabs>
      <w:spacing w:before="120"/>
      <w:outlineLvl w:val="4"/>
    </w:pPr>
    <w:rPr>
      <w:b/>
      <w:i/>
      <w:sz w:val="24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3841E3"/>
    <w:pPr>
      <w:spacing w:before="240" w:after="60"/>
      <w:ind w:left="1152" w:hanging="1152"/>
      <w:outlineLvl w:val="5"/>
    </w:pPr>
    <w:rPr>
      <w:rFonts w:ascii="Calibri" w:eastAsia="Times New Roman" w:hAnsi="Calibri" w:cs="Times New Roman"/>
      <w:b/>
      <w:bCs/>
      <w:lang w:eastAsia="hu-HU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3841E3"/>
    <w:pPr>
      <w:spacing w:before="240" w:after="60"/>
      <w:ind w:left="1296" w:hanging="1296"/>
      <w:outlineLvl w:val="6"/>
    </w:pPr>
    <w:rPr>
      <w:rFonts w:ascii="Calibri" w:eastAsia="Times New Roman" w:hAnsi="Calibri" w:cs="Times New Roman"/>
      <w:sz w:val="24"/>
      <w:szCs w:val="24"/>
      <w:lang w:eastAsia="hu-HU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3841E3"/>
    <w:pPr>
      <w:spacing w:before="240" w:after="60"/>
      <w:ind w:left="1440" w:hanging="1440"/>
      <w:outlineLvl w:val="7"/>
    </w:pPr>
    <w:rPr>
      <w:rFonts w:ascii="Calibri" w:eastAsia="Times New Roman" w:hAnsi="Calibri" w:cs="Times New Roman"/>
      <w:i/>
      <w:iCs/>
      <w:sz w:val="24"/>
      <w:szCs w:val="24"/>
      <w:lang w:eastAsia="hu-HU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3841E3"/>
    <w:pPr>
      <w:spacing w:before="240" w:after="60"/>
      <w:ind w:left="1584" w:hanging="1584"/>
      <w:outlineLvl w:val="8"/>
    </w:pPr>
    <w:rPr>
      <w:rFonts w:ascii="Cambria" w:eastAsia="Times New Roman" w:hAnsi="Cambria" w:cs="Times New Roman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3841E3"/>
    <w:rPr>
      <w:sz w:val="24"/>
      <w:szCs w:val="24"/>
    </w:rPr>
  </w:style>
  <w:style w:type="character" w:customStyle="1" w:styleId="lfejChar">
    <w:name w:val="Élőfej Char"/>
    <w:basedOn w:val="Bekezdsalapbettpusa"/>
    <w:link w:val="lfej"/>
    <w:uiPriority w:val="99"/>
    <w:rsid w:val="003841E3"/>
    <w:rPr>
      <w:sz w:val="24"/>
      <w:szCs w:val="24"/>
    </w:rPr>
  </w:style>
  <w:style w:type="paragraph" w:styleId="llb">
    <w:name w:val="footer"/>
    <w:basedOn w:val="Norml"/>
    <w:link w:val="llbChar"/>
    <w:uiPriority w:val="99"/>
    <w:unhideWhenUsed/>
    <w:rsid w:val="003841E3"/>
    <w:pPr>
      <w:pBdr>
        <w:top w:val="single" w:sz="4" w:space="1" w:color="auto"/>
      </w:pBdr>
      <w:tabs>
        <w:tab w:val="center" w:pos="4536"/>
        <w:tab w:val="right" w:pos="9072"/>
      </w:tabs>
      <w:jc w:val="center"/>
    </w:pPr>
    <w:rPr>
      <w:sz w:val="24"/>
      <w:szCs w:val="24"/>
    </w:rPr>
  </w:style>
  <w:style w:type="character" w:customStyle="1" w:styleId="llbChar">
    <w:name w:val="Élőláb Char"/>
    <w:basedOn w:val="Bekezdsalapbettpusa"/>
    <w:link w:val="llb"/>
    <w:uiPriority w:val="99"/>
    <w:rsid w:val="003841E3"/>
    <w:rPr>
      <w:sz w:val="24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841E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841E3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3841E3"/>
    <w:rPr>
      <w:rFonts w:eastAsiaTheme="majorEastAsia" w:cstheme="majorBidi"/>
      <w:b/>
      <w:bCs/>
      <w:sz w:val="32"/>
      <w:szCs w:val="28"/>
    </w:rPr>
  </w:style>
  <w:style w:type="character" w:customStyle="1" w:styleId="Cmsor2Char">
    <w:name w:val="Címsor 2 Char"/>
    <w:basedOn w:val="Bekezdsalapbettpusa"/>
    <w:link w:val="Cmsor2"/>
    <w:uiPriority w:val="9"/>
    <w:rsid w:val="003841E3"/>
    <w:rPr>
      <w:rFonts w:eastAsiaTheme="majorEastAsia" w:cstheme="majorBidi"/>
      <w:b/>
      <w:sz w:val="30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3841E3"/>
    <w:rPr>
      <w:rFonts w:eastAsiaTheme="majorEastAsia" w:cstheme="majorBidi"/>
      <w:b/>
      <w:bCs/>
      <w:sz w:val="28"/>
    </w:rPr>
  </w:style>
  <w:style w:type="paragraph" w:styleId="Cm">
    <w:name w:val="Title"/>
    <w:basedOn w:val="Norml"/>
    <w:next w:val="Norml"/>
    <w:link w:val="CmChar"/>
    <w:uiPriority w:val="10"/>
    <w:qFormat/>
    <w:rsid w:val="003841E3"/>
    <w:pPr>
      <w:spacing w:before="2400" w:after="1200"/>
      <w:contextualSpacing/>
      <w:jc w:val="center"/>
    </w:pPr>
    <w:rPr>
      <w:rFonts w:eastAsiaTheme="majorEastAsia" w:cstheme="majorBidi"/>
      <w:b/>
      <w:spacing w:val="5"/>
      <w:kern w:val="28"/>
      <w:sz w:val="52"/>
      <w:szCs w:val="52"/>
    </w:rPr>
  </w:style>
  <w:style w:type="paragraph" w:customStyle="1" w:styleId="llbcmlap">
    <w:name w:val="Élőláb címlap"/>
    <w:basedOn w:val="llb"/>
    <w:link w:val="llbcmlapChar"/>
    <w:qFormat/>
    <w:rsid w:val="003841E3"/>
    <w:pPr>
      <w:pBdr>
        <w:top w:val="none" w:sz="0" w:space="0" w:color="auto"/>
      </w:pBdr>
      <w:tabs>
        <w:tab w:val="clear" w:pos="4536"/>
        <w:tab w:val="clear" w:pos="9072"/>
      </w:tabs>
      <w:jc w:val="right"/>
    </w:pPr>
    <w:rPr>
      <w:noProof/>
    </w:rPr>
  </w:style>
  <w:style w:type="character" w:customStyle="1" w:styleId="llbcmlapChar">
    <w:name w:val="Élőláb címlap Char"/>
    <w:basedOn w:val="llbChar"/>
    <w:link w:val="llbcmlap"/>
    <w:rsid w:val="003841E3"/>
    <w:rPr>
      <w:noProof/>
      <w:sz w:val="24"/>
      <w:szCs w:val="24"/>
    </w:rPr>
  </w:style>
  <w:style w:type="paragraph" w:customStyle="1" w:styleId="lfejcmlap">
    <w:name w:val="Élőfej címlap"/>
    <w:basedOn w:val="lfej"/>
    <w:link w:val="lfejcmlapChar"/>
    <w:qFormat/>
    <w:rsid w:val="003841E3"/>
    <w:pPr>
      <w:tabs>
        <w:tab w:val="right" w:pos="9781"/>
      </w:tabs>
      <w:ind w:left="-426"/>
    </w:pPr>
    <w:rPr>
      <w:noProof/>
      <w:lang w:eastAsia="hu-HU"/>
    </w:rPr>
  </w:style>
  <w:style w:type="character" w:customStyle="1" w:styleId="lfejcmlapChar">
    <w:name w:val="Élőfej címlap Char"/>
    <w:basedOn w:val="lfejChar"/>
    <w:link w:val="lfejcmlap"/>
    <w:rsid w:val="003841E3"/>
    <w:rPr>
      <w:noProof/>
      <w:sz w:val="24"/>
      <w:szCs w:val="24"/>
      <w:lang w:eastAsia="hu-HU"/>
    </w:rPr>
  </w:style>
  <w:style w:type="character" w:customStyle="1" w:styleId="CmChar">
    <w:name w:val="Cím Char"/>
    <w:basedOn w:val="Bekezdsalapbettpusa"/>
    <w:link w:val="Cm"/>
    <w:uiPriority w:val="10"/>
    <w:rsid w:val="003841E3"/>
    <w:rPr>
      <w:rFonts w:eastAsiaTheme="majorEastAsia" w:cstheme="majorBidi"/>
      <w:b/>
      <w:spacing w:val="5"/>
      <w:kern w:val="28"/>
      <w:sz w:val="52"/>
      <w:szCs w:val="52"/>
    </w:rPr>
  </w:style>
  <w:style w:type="paragraph" w:styleId="Alcm">
    <w:name w:val="Subtitle"/>
    <w:basedOn w:val="Cm"/>
    <w:next w:val="Norml"/>
    <w:link w:val="AlcmChar"/>
    <w:uiPriority w:val="11"/>
    <w:qFormat/>
    <w:rsid w:val="003841E3"/>
    <w:pPr>
      <w:spacing w:before="1200" w:after="240"/>
    </w:pPr>
    <w:rPr>
      <w:sz w:val="28"/>
    </w:rPr>
  </w:style>
  <w:style w:type="character" w:customStyle="1" w:styleId="AlcmChar">
    <w:name w:val="Alcím Char"/>
    <w:basedOn w:val="Bekezdsalapbettpusa"/>
    <w:link w:val="Alcm"/>
    <w:uiPriority w:val="11"/>
    <w:rsid w:val="003841E3"/>
    <w:rPr>
      <w:rFonts w:eastAsiaTheme="majorEastAsia" w:cstheme="majorBidi"/>
      <w:b/>
      <w:spacing w:val="5"/>
      <w:kern w:val="28"/>
      <w:sz w:val="28"/>
      <w:szCs w:val="52"/>
    </w:rPr>
  </w:style>
  <w:style w:type="paragraph" w:customStyle="1" w:styleId="Default">
    <w:name w:val="Default"/>
    <w:rsid w:val="003841E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NormalCm">
    <w:name w:val="NormalCím"/>
    <w:basedOn w:val="Alcm"/>
    <w:link w:val="NormalCmChar"/>
    <w:qFormat/>
    <w:rsid w:val="003841E3"/>
    <w:pPr>
      <w:spacing w:before="600" w:after="480"/>
      <w:contextualSpacing w:val="0"/>
    </w:pPr>
    <w:rPr>
      <w:b w:val="0"/>
    </w:rPr>
  </w:style>
  <w:style w:type="character" w:customStyle="1" w:styleId="NormalCmChar">
    <w:name w:val="NormalCím Char"/>
    <w:basedOn w:val="AlcmChar"/>
    <w:link w:val="NormalCm"/>
    <w:rsid w:val="003841E3"/>
    <w:rPr>
      <w:rFonts w:eastAsiaTheme="majorEastAsia" w:cstheme="majorBidi"/>
      <w:b w:val="0"/>
      <w:spacing w:val="5"/>
      <w:kern w:val="28"/>
      <w:sz w:val="28"/>
      <w:szCs w:val="52"/>
    </w:rPr>
  </w:style>
  <w:style w:type="paragraph" w:customStyle="1" w:styleId="Tblzatcm">
    <w:name w:val="Táblázat cím"/>
    <w:basedOn w:val="NormalCm"/>
    <w:next w:val="Norml"/>
    <w:link w:val="TblzatcmChar"/>
    <w:qFormat/>
    <w:rsid w:val="003841E3"/>
    <w:pPr>
      <w:keepNext/>
      <w:spacing w:after="240"/>
      <w:jc w:val="left"/>
    </w:pPr>
    <w:rPr>
      <w:rFonts w:eastAsia="Times New Roman"/>
      <w:b/>
      <w:lang w:eastAsia="hu-HU"/>
    </w:rPr>
  </w:style>
  <w:style w:type="character" w:customStyle="1" w:styleId="TblzatcmChar">
    <w:name w:val="Táblázat cím Char"/>
    <w:basedOn w:val="NormalCmChar"/>
    <w:link w:val="Tblzatcm"/>
    <w:rsid w:val="003841E3"/>
    <w:rPr>
      <w:rFonts w:eastAsia="Times New Roman" w:cstheme="majorBidi"/>
      <w:b/>
      <w:spacing w:val="5"/>
      <w:kern w:val="28"/>
      <w:sz w:val="28"/>
      <w:szCs w:val="52"/>
      <w:lang w:eastAsia="hu-HU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3841E3"/>
    <w:pPr>
      <w:keepLines w:val="0"/>
      <w:numPr>
        <w:numId w:val="0"/>
      </w:numPr>
      <w:spacing w:line="276" w:lineRule="auto"/>
      <w:outlineLvl w:val="9"/>
    </w:pPr>
    <w:rPr>
      <w:rFonts w:asciiTheme="majorHAnsi" w:hAnsiTheme="majorHAnsi"/>
      <w:lang w:eastAsia="hu-HU"/>
    </w:rPr>
  </w:style>
  <w:style w:type="paragraph" w:customStyle="1" w:styleId="Normalkiemelt">
    <w:name w:val="Normal kiemelt"/>
    <w:basedOn w:val="Norml"/>
    <w:qFormat/>
    <w:rsid w:val="003841E3"/>
    <w:rPr>
      <w:b/>
    </w:rPr>
  </w:style>
  <w:style w:type="paragraph" w:styleId="TJ1">
    <w:name w:val="toc 1"/>
    <w:basedOn w:val="Norml"/>
    <w:next w:val="Norml"/>
    <w:autoRedefine/>
    <w:uiPriority w:val="39"/>
    <w:unhideWhenUsed/>
    <w:rsid w:val="003841E3"/>
    <w:pPr>
      <w:tabs>
        <w:tab w:val="left" w:pos="660"/>
        <w:tab w:val="right" w:leader="dot" w:pos="9344"/>
      </w:tabs>
      <w:spacing w:after="100"/>
    </w:pPr>
  </w:style>
  <w:style w:type="paragraph" w:styleId="TJ2">
    <w:name w:val="toc 2"/>
    <w:basedOn w:val="Norml"/>
    <w:next w:val="Norml"/>
    <w:autoRedefine/>
    <w:uiPriority w:val="39"/>
    <w:unhideWhenUsed/>
    <w:rsid w:val="003841E3"/>
    <w:pPr>
      <w:spacing w:after="100"/>
      <w:ind w:left="220"/>
    </w:pPr>
  </w:style>
  <w:style w:type="paragraph" w:styleId="TJ3">
    <w:name w:val="toc 3"/>
    <w:basedOn w:val="Norml"/>
    <w:next w:val="Norml"/>
    <w:autoRedefine/>
    <w:uiPriority w:val="39"/>
    <w:unhideWhenUsed/>
    <w:rsid w:val="003841E3"/>
    <w:pPr>
      <w:spacing w:after="100"/>
      <w:ind w:left="440"/>
    </w:pPr>
  </w:style>
  <w:style w:type="character" w:styleId="Hiperhivatkozs">
    <w:name w:val="Hyperlink"/>
    <w:basedOn w:val="Bekezdsalapbettpusa"/>
    <w:uiPriority w:val="99"/>
    <w:unhideWhenUsed/>
    <w:rsid w:val="003841E3"/>
    <w:rPr>
      <w:color w:val="0000FF" w:themeColor="hyperlink"/>
      <w:u w:val="single"/>
    </w:rPr>
  </w:style>
  <w:style w:type="paragraph" w:styleId="Listaszerbekezds">
    <w:name w:val="List Paragraph"/>
    <w:aliases w:val="Welt L,List Paragraph"/>
    <w:basedOn w:val="Norml"/>
    <w:link w:val="ListaszerbekezdsChar"/>
    <w:uiPriority w:val="34"/>
    <w:qFormat/>
    <w:rsid w:val="003841E3"/>
    <w:pPr>
      <w:ind w:left="720"/>
      <w:contextualSpacing/>
    </w:pPr>
  </w:style>
  <w:style w:type="paragraph" w:customStyle="1" w:styleId="Kp">
    <w:name w:val="Kép"/>
    <w:basedOn w:val="Norml"/>
    <w:qFormat/>
    <w:rsid w:val="003841E3"/>
    <w:pPr>
      <w:jc w:val="center"/>
    </w:pPr>
  </w:style>
  <w:style w:type="paragraph" w:customStyle="1" w:styleId="Kpalrs">
    <w:name w:val="Kép aláírás"/>
    <w:basedOn w:val="Kp"/>
    <w:next w:val="Norml"/>
    <w:qFormat/>
    <w:rsid w:val="003841E3"/>
    <w:rPr>
      <w:sz w:val="20"/>
      <w:szCs w:val="20"/>
      <w:lang w:eastAsia="hu-HU"/>
    </w:rPr>
  </w:style>
  <w:style w:type="paragraph" w:customStyle="1" w:styleId="Megjegyzs">
    <w:name w:val="Megjegyzés"/>
    <w:basedOn w:val="Norml"/>
    <w:next w:val="Norml"/>
    <w:qFormat/>
    <w:rsid w:val="003841E3"/>
    <w:rPr>
      <w:i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rsid w:val="00DD294C"/>
    <w:rPr>
      <w:rFonts w:eastAsiaTheme="majorEastAsia" w:cstheme="majorBidi"/>
      <w:b/>
      <w:bCs/>
      <w:i/>
      <w:iCs/>
      <w:sz w:val="26"/>
    </w:rPr>
  </w:style>
  <w:style w:type="character" w:customStyle="1" w:styleId="Cmsor5Char">
    <w:name w:val="Címsor 5 Char"/>
    <w:basedOn w:val="Bekezdsalapbettpusa"/>
    <w:link w:val="Cmsor5"/>
    <w:uiPriority w:val="9"/>
    <w:rsid w:val="003841E3"/>
    <w:rPr>
      <w:b/>
      <w:i/>
      <w:sz w:val="24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3841E3"/>
    <w:rPr>
      <w:rFonts w:ascii="Calibri" w:eastAsia="Times New Roman" w:hAnsi="Calibri" w:cs="Times New Roman"/>
      <w:b/>
      <w:bCs/>
      <w:lang w:eastAsia="hu-HU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3841E3"/>
    <w:rPr>
      <w:rFonts w:ascii="Calibri" w:eastAsia="Times New Roman" w:hAnsi="Calibri" w:cs="Times New Roman"/>
      <w:sz w:val="24"/>
      <w:szCs w:val="24"/>
      <w:lang w:eastAsia="hu-HU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3841E3"/>
    <w:rPr>
      <w:rFonts w:ascii="Calibri" w:eastAsia="Times New Roman" w:hAnsi="Calibri" w:cs="Times New Roman"/>
      <w:i/>
      <w:iCs/>
      <w:sz w:val="24"/>
      <w:szCs w:val="24"/>
      <w:lang w:eastAsia="hu-HU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3841E3"/>
    <w:rPr>
      <w:rFonts w:ascii="Cambria" w:eastAsia="Times New Roman" w:hAnsi="Cambria" w:cs="Times New Roman"/>
      <w:lang w:eastAsia="hu-HU"/>
    </w:rPr>
  </w:style>
  <w:style w:type="character" w:styleId="Erskiemels">
    <w:name w:val="Intense Emphasis"/>
    <w:basedOn w:val="Bekezdsalapbettpusa"/>
    <w:uiPriority w:val="21"/>
    <w:qFormat/>
    <w:rsid w:val="003841E3"/>
    <w:rPr>
      <w:b/>
      <w:bCs/>
      <w:i/>
      <w:iCs/>
      <w:color w:val="4F81BD" w:themeColor="accent1"/>
    </w:rPr>
  </w:style>
  <w:style w:type="character" w:styleId="Finomkiemels">
    <w:name w:val="Subtle Emphasis"/>
    <w:basedOn w:val="Bekezdsalapbettpusa"/>
    <w:uiPriority w:val="19"/>
    <w:qFormat/>
    <w:rsid w:val="003841E3"/>
    <w:rPr>
      <w:i/>
      <w:iCs/>
      <w:color w:val="808080" w:themeColor="text1" w:themeTint="7F"/>
    </w:rPr>
  </w:style>
  <w:style w:type="character" w:styleId="Kiemels">
    <w:name w:val="Emphasis"/>
    <w:basedOn w:val="Bekezdsalapbettpusa"/>
    <w:uiPriority w:val="20"/>
    <w:qFormat/>
    <w:rsid w:val="003841E3"/>
    <w:rPr>
      <w:i/>
      <w:iCs/>
    </w:rPr>
  </w:style>
  <w:style w:type="character" w:styleId="Kiemels2">
    <w:name w:val="Strong"/>
    <w:basedOn w:val="Bekezdsalapbettpusa"/>
    <w:uiPriority w:val="22"/>
    <w:qFormat/>
    <w:rsid w:val="003841E3"/>
    <w:rPr>
      <w:b/>
      <w:bCs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3841E3"/>
    <w:pPr>
      <w:pBdr>
        <w:top w:val="single" w:sz="4" w:space="10" w:color="auto"/>
        <w:bottom w:val="single" w:sz="4" w:space="10" w:color="auto"/>
      </w:pBdr>
      <w:spacing w:before="360" w:after="360"/>
      <w:ind w:left="864" w:right="864"/>
      <w:jc w:val="center"/>
    </w:pPr>
    <w:rPr>
      <w:i/>
      <w:iCs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3841E3"/>
    <w:rPr>
      <w:i/>
      <w:iCs/>
    </w:rPr>
  </w:style>
  <w:style w:type="character" w:customStyle="1" w:styleId="ListaszerbekezdsChar">
    <w:name w:val="Listaszerű bekezdés Char"/>
    <w:aliases w:val="Welt L Char,List Paragraph Char"/>
    <w:link w:val="Listaszerbekezds"/>
    <w:uiPriority w:val="34"/>
    <w:locked/>
    <w:rsid w:val="003841E3"/>
  </w:style>
  <w:style w:type="character" w:styleId="Mrltotthiperhivatkozs">
    <w:name w:val="FollowedHyperlink"/>
    <w:basedOn w:val="Bekezdsalapbettpusa"/>
    <w:uiPriority w:val="99"/>
    <w:semiHidden/>
    <w:unhideWhenUsed/>
    <w:rsid w:val="003841E3"/>
    <w:rPr>
      <w:color w:val="800080" w:themeColor="followedHyperlink"/>
      <w:u w:val="single"/>
    </w:rPr>
  </w:style>
  <w:style w:type="paragraph" w:styleId="Nincstrkz">
    <w:name w:val="No Spacing"/>
    <w:basedOn w:val="Norml"/>
    <w:link w:val="NincstrkzChar"/>
    <w:uiPriority w:val="1"/>
    <w:qFormat/>
    <w:rsid w:val="003841E3"/>
    <w:pPr>
      <w:spacing w:after="0"/>
    </w:pPr>
    <w:rPr>
      <w:sz w:val="24"/>
    </w:rPr>
  </w:style>
  <w:style w:type="character" w:customStyle="1" w:styleId="NincstrkzChar">
    <w:name w:val="Nincs térköz Char"/>
    <w:link w:val="Nincstrkz"/>
    <w:uiPriority w:val="1"/>
    <w:locked/>
    <w:rsid w:val="003841E3"/>
    <w:rPr>
      <w:sz w:val="24"/>
    </w:rPr>
  </w:style>
  <w:style w:type="paragraph" w:customStyle="1" w:styleId="Norml-Nembekezds">
    <w:name w:val="Normál - Nem bekezdés"/>
    <w:basedOn w:val="Norml"/>
    <w:link w:val="Norml-NembekezdsChar"/>
    <w:qFormat/>
    <w:rsid w:val="003841E3"/>
    <w:pPr>
      <w:spacing w:after="0"/>
      <w:ind w:firstLine="0"/>
      <w:jc w:val="left"/>
    </w:pPr>
  </w:style>
  <w:style w:type="character" w:customStyle="1" w:styleId="Norml-NembekezdsChar">
    <w:name w:val="Normál - Nem bekezdés Char"/>
    <w:basedOn w:val="Bekezdsalapbettpusa"/>
    <w:link w:val="Norml-Nembekezds"/>
    <w:rsid w:val="003841E3"/>
  </w:style>
  <w:style w:type="table" w:styleId="Rcsostblzat">
    <w:name w:val="Table Grid"/>
    <w:basedOn w:val="Normltblzat"/>
    <w:uiPriority w:val="59"/>
    <w:rsid w:val="003841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gyszerblokkcmkiemels">
    <w:name w:val="T_Egyszerű blokkcím kiemelés"/>
    <w:basedOn w:val="Norml"/>
    <w:link w:val="TEgyszerblokkcmkiemelsChar"/>
    <w:rsid w:val="003841E3"/>
    <w:rPr>
      <w:rFonts w:ascii="Verdana" w:hAnsi="Verdana" w:cs="Calibri"/>
      <w:b/>
    </w:rPr>
  </w:style>
  <w:style w:type="character" w:customStyle="1" w:styleId="TEgyszerblokkcmkiemelsChar">
    <w:name w:val="T_Egyszerű blokkcím kiemelés Char"/>
    <w:link w:val="TEgyszerblokkcmkiemels"/>
    <w:locked/>
    <w:rsid w:val="003841E3"/>
    <w:rPr>
      <w:rFonts w:ascii="Verdana" w:hAnsi="Verdana" w:cs="Calibri"/>
      <w:b/>
    </w:rPr>
  </w:style>
  <w:style w:type="paragraph" w:styleId="TJ4">
    <w:name w:val="toc 4"/>
    <w:basedOn w:val="Norml"/>
    <w:next w:val="Norml"/>
    <w:autoRedefine/>
    <w:uiPriority w:val="39"/>
    <w:unhideWhenUsed/>
    <w:rsid w:val="003841E3"/>
    <w:pPr>
      <w:spacing w:after="100"/>
      <w:ind w:left="660"/>
    </w:pPr>
  </w:style>
  <w:style w:type="paragraph" w:styleId="TJ5">
    <w:name w:val="toc 5"/>
    <w:basedOn w:val="Norml"/>
    <w:next w:val="Norml"/>
    <w:autoRedefine/>
    <w:uiPriority w:val="39"/>
    <w:unhideWhenUsed/>
    <w:rsid w:val="003841E3"/>
    <w:pPr>
      <w:spacing w:after="100"/>
      <w:ind w:left="880"/>
    </w:pPr>
  </w:style>
  <w:style w:type="paragraph" w:styleId="Csakszveg">
    <w:name w:val="Plain Text"/>
    <w:basedOn w:val="Norml"/>
    <w:link w:val="CsakszvegChar"/>
    <w:uiPriority w:val="99"/>
    <w:unhideWhenUsed/>
    <w:rsid w:val="00DD294C"/>
    <w:pPr>
      <w:spacing w:after="0"/>
      <w:ind w:firstLine="0"/>
      <w:jc w:val="left"/>
    </w:pPr>
    <w:rPr>
      <w:rFonts w:ascii="Consolas" w:hAnsi="Consolas" w:cstheme="minorBidi"/>
      <w:sz w:val="21"/>
      <w:szCs w:val="21"/>
    </w:rPr>
  </w:style>
  <w:style w:type="character" w:customStyle="1" w:styleId="CsakszvegChar">
    <w:name w:val="Csak szöveg Char"/>
    <w:basedOn w:val="Bekezdsalapbettpusa"/>
    <w:link w:val="Csakszveg"/>
    <w:uiPriority w:val="99"/>
    <w:rsid w:val="00DD294C"/>
    <w:rPr>
      <w:rFonts w:ascii="Consolas" w:hAnsi="Consolas" w:cstheme="minorBidi"/>
      <w:sz w:val="21"/>
      <w:szCs w:val="21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2569C3"/>
    <w:pPr>
      <w:spacing w:after="0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2569C3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2569C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oleObject" Target="embeddings/oleObject2.bin"/><Relationship Id="rId26" Type="http://schemas.openxmlformats.org/officeDocument/2006/relationships/oleObject" Target="embeddings/oleObject5.bin"/><Relationship Id="rId39" Type="http://schemas.openxmlformats.org/officeDocument/2006/relationships/oleObject" Target="embeddings/oleObject9.bin"/><Relationship Id="rId21" Type="http://schemas.openxmlformats.org/officeDocument/2006/relationships/oleObject" Target="embeddings/oleObject3.bin"/><Relationship Id="rId34" Type="http://schemas.openxmlformats.org/officeDocument/2006/relationships/image" Target="media/image15.png"/><Relationship Id="rId42" Type="http://schemas.openxmlformats.org/officeDocument/2006/relationships/image" Target="media/image20.png"/><Relationship Id="rId47" Type="http://schemas.openxmlformats.org/officeDocument/2006/relationships/image" Target="media/image23.png"/><Relationship Id="rId50" Type="http://schemas.openxmlformats.org/officeDocument/2006/relationships/image" Target="media/image25.png"/><Relationship Id="rId55" Type="http://schemas.openxmlformats.org/officeDocument/2006/relationships/image" Target="media/image29.emf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9" Type="http://schemas.openxmlformats.org/officeDocument/2006/relationships/image" Target="media/image11.png"/><Relationship Id="rId11" Type="http://schemas.openxmlformats.org/officeDocument/2006/relationships/header" Target="header1.xml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7.bin"/><Relationship Id="rId37" Type="http://schemas.openxmlformats.org/officeDocument/2006/relationships/image" Target="media/image17.png"/><Relationship Id="rId40" Type="http://schemas.openxmlformats.org/officeDocument/2006/relationships/image" Target="media/image19.emf"/><Relationship Id="rId45" Type="http://schemas.openxmlformats.org/officeDocument/2006/relationships/image" Target="media/image22.emf"/><Relationship Id="rId53" Type="http://schemas.openxmlformats.org/officeDocument/2006/relationships/image" Target="media/image27.png"/><Relationship Id="rId58" Type="http://schemas.openxmlformats.org/officeDocument/2006/relationships/image" Target="media/image31.png"/><Relationship Id="rId5" Type="http://schemas.openxmlformats.org/officeDocument/2006/relationships/numbering" Target="numbering.xml"/><Relationship Id="rId61" Type="http://schemas.openxmlformats.org/officeDocument/2006/relationships/fontTable" Target="fontTable.xml"/><Relationship Id="rId19" Type="http://schemas.openxmlformats.org/officeDocument/2006/relationships/image" Target="media/image5.png"/><Relationship Id="rId14" Type="http://schemas.openxmlformats.org/officeDocument/2006/relationships/image" Target="media/image2.emf"/><Relationship Id="rId22" Type="http://schemas.openxmlformats.org/officeDocument/2006/relationships/image" Target="media/image7.png"/><Relationship Id="rId27" Type="http://schemas.openxmlformats.org/officeDocument/2006/relationships/image" Target="media/image10.emf"/><Relationship Id="rId30" Type="http://schemas.openxmlformats.org/officeDocument/2006/relationships/image" Target="media/image12.png"/><Relationship Id="rId35" Type="http://schemas.openxmlformats.org/officeDocument/2006/relationships/image" Target="media/image16.emf"/><Relationship Id="rId43" Type="http://schemas.openxmlformats.org/officeDocument/2006/relationships/image" Target="media/image21.emf"/><Relationship Id="rId48" Type="http://schemas.openxmlformats.org/officeDocument/2006/relationships/image" Target="media/image24.emf"/><Relationship Id="rId56" Type="http://schemas.openxmlformats.org/officeDocument/2006/relationships/oleObject" Target="embeddings/oleObject15.bin"/><Relationship Id="rId8" Type="http://schemas.openxmlformats.org/officeDocument/2006/relationships/webSettings" Target="webSettings.xml"/><Relationship Id="rId51" Type="http://schemas.openxmlformats.org/officeDocument/2006/relationships/image" Target="media/image26.emf"/><Relationship Id="rId3" Type="http://schemas.openxmlformats.org/officeDocument/2006/relationships/customXml" Target="../customXml/item3.xml"/><Relationship Id="rId12" Type="http://schemas.openxmlformats.org/officeDocument/2006/relationships/footer" Target="footer1.xml"/><Relationship Id="rId17" Type="http://schemas.openxmlformats.org/officeDocument/2006/relationships/image" Target="media/image4.emf"/><Relationship Id="rId25" Type="http://schemas.openxmlformats.org/officeDocument/2006/relationships/image" Target="media/image9.emf"/><Relationship Id="rId33" Type="http://schemas.openxmlformats.org/officeDocument/2006/relationships/image" Target="media/image14.png"/><Relationship Id="rId38" Type="http://schemas.openxmlformats.org/officeDocument/2006/relationships/image" Target="media/image18.emf"/><Relationship Id="rId46" Type="http://schemas.openxmlformats.org/officeDocument/2006/relationships/oleObject" Target="embeddings/oleObject12.bin"/><Relationship Id="rId59" Type="http://schemas.openxmlformats.org/officeDocument/2006/relationships/image" Target="media/image32.emf"/><Relationship Id="rId20" Type="http://schemas.openxmlformats.org/officeDocument/2006/relationships/image" Target="media/image6.emf"/><Relationship Id="rId41" Type="http://schemas.openxmlformats.org/officeDocument/2006/relationships/oleObject" Target="embeddings/oleObject10.bin"/><Relationship Id="rId54" Type="http://schemas.openxmlformats.org/officeDocument/2006/relationships/image" Target="media/image28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oleObject" Target="embeddings/oleObject1.bin"/><Relationship Id="rId23" Type="http://schemas.openxmlformats.org/officeDocument/2006/relationships/image" Target="media/image8.emf"/><Relationship Id="rId28" Type="http://schemas.openxmlformats.org/officeDocument/2006/relationships/oleObject" Target="embeddings/oleObject6.bin"/><Relationship Id="rId36" Type="http://schemas.openxmlformats.org/officeDocument/2006/relationships/oleObject" Target="embeddings/oleObject8.bin"/><Relationship Id="rId49" Type="http://schemas.openxmlformats.org/officeDocument/2006/relationships/oleObject" Target="embeddings/oleObject13.bin"/><Relationship Id="rId57" Type="http://schemas.openxmlformats.org/officeDocument/2006/relationships/image" Target="media/image30.png"/><Relationship Id="rId10" Type="http://schemas.openxmlformats.org/officeDocument/2006/relationships/endnotes" Target="endnotes.xml"/><Relationship Id="rId31" Type="http://schemas.openxmlformats.org/officeDocument/2006/relationships/image" Target="media/image13.emf"/><Relationship Id="rId44" Type="http://schemas.openxmlformats.org/officeDocument/2006/relationships/oleObject" Target="embeddings/oleObject11.bin"/><Relationship Id="rId52" Type="http://schemas.openxmlformats.org/officeDocument/2006/relationships/oleObject" Target="embeddings/oleObject14.bin"/><Relationship Id="rId60" Type="http://schemas.openxmlformats.org/officeDocument/2006/relationships/oleObject" Target="embeddings/oleObject16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nizsef\Documents\ASP.AD&#211;%20Dokument&#225;ci&#243;k\ASP2%20sablon_jav&#237;tott.dotx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D661B6534FB9C7478DA737ECCB2EBB5A" ma:contentTypeVersion="0" ma:contentTypeDescription="Új dokumentum létrehozása." ma:contentTypeScope="" ma:versionID="48e84e8ee8643c03148b69b7992d7d47">
  <xsd:schema xmlns:xsd="http://www.w3.org/2001/XMLSchema" xmlns:p="http://schemas.microsoft.com/office/2006/metadata/properties" targetNamespace="http://schemas.microsoft.com/office/2006/metadata/properties" ma:root="true" ma:fieldsID="b0d536f129c651b6788987fff2486af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 ma:readOnly="true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7CBD37-1820-4899-8DD5-7247A40FFE6D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www.w3.org/XML/1998/namespace"/>
    <ds:schemaRef ds:uri="http://purl.org/dc/dcmitype/"/>
    <ds:schemaRef ds:uri="http://schemas.openxmlformats.org/package/2006/metadata/core-properties"/>
  </ds:schemaRefs>
</ds:datastoreItem>
</file>

<file path=customXml/itemProps2.xml><?xml version="1.0" encoding="utf-8"?>
<ds:datastoreItem xmlns:ds="http://schemas.openxmlformats.org/officeDocument/2006/customXml" ds:itemID="{B4D981DC-70B4-4B77-B312-08F90E98073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44E77D81-7757-43DD-BFAF-3E9FE6922E2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2BF096D-9642-4A4A-8924-FAA5C33FA8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ASP2 sablon_javított</Template>
  <TotalTime>291</TotalTime>
  <Pages>17</Pages>
  <Words>1486</Words>
  <Characters>10257</Characters>
  <Application>Microsoft Office Word</Application>
  <DocSecurity>0</DocSecurity>
  <Lines>85</Lines>
  <Paragraphs>23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Sablon_Dokumentum</vt:lpstr>
    </vt:vector>
  </TitlesOfParts>
  <Company/>
  <LinksUpToDate>false</LinksUpToDate>
  <CharactersWithSpaces>11720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Sablon_Dokumentum</dc:title>
  <dc:creator>Knizse Flóra Elina</dc:creator>
  <cp:keywords>ASP2</cp:keywords>
  <cp:lastModifiedBy>Ozsváth Mónika</cp:lastModifiedBy>
  <cp:revision>4</cp:revision>
  <dcterms:created xsi:type="dcterms:W3CDTF">2018-05-28T08:36:00Z</dcterms:created>
  <dcterms:modified xsi:type="dcterms:W3CDTF">2018-05-29T11:48:00Z</dcterms:modified>
</cp:coreProperties>
</file>